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544BB753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107</w:t>
      </w:r>
      <w:r w:rsidR="00D309CC">
        <w:tab/>
      </w:r>
      <w:r w:rsidR="00D46431">
        <w:tab/>
      </w:r>
      <w:r w:rsidR="009A2AEE" w:rsidRPr="009A2AEE">
        <w:t>R4-2310254</w:t>
      </w:r>
    </w:p>
    <w:p w14:paraId="50DC9730" w14:textId="1D946C7E" w:rsidR="00D309CC" w:rsidRPr="00FD166F" w:rsidRDefault="008214B6" w:rsidP="00D46431">
      <w:pPr>
        <w:pStyle w:val="CH"/>
        <w:tabs>
          <w:tab w:val="clear" w:pos="7920"/>
        </w:tabs>
        <w:rPr>
          <w:b w:val="0"/>
        </w:rPr>
      </w:pPr>
      <w:r>
        <w:t>Incheon, South Korea, May</w:t>
      </w:r>
      <w:r w:rsidRPr="00A14D3F">
        <w:t xml:space="preserve"> </w:t>
      </w:r>
      <w:r>
        <w:t>22</w:t>
      </w:r>
      <w:r>
        <w:rPr>
          <w:vertAlign w:val="superscript"/>
        </w:rPr>
        <w:t>nd</w:t>
      </w:r>
      <w:r w:rsidRPr="00A14D3F">
        <w:t xml:space="preserve"> – </w:t>
      </w:r>
      <w:r>
        <w:t>26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380DBC86" w14:textId="77777777" w:rsidR="009A2AEE" w:rsidRDefault="00D309CC" w:rsidP="00D309CC">
      <w:pPr>
        <w:pStyle w:val="CH"/>
      </w:pPr>
      <w:r w:rsidRPr="0008103A">
        <w:t>Title:</w:t>
      </w:r>
      <w:r w:rsidRPr="0008103A">
        <w:tab/>
      </w:r>
      <w:r w:rsidR="009A2AEE" w:rsidRPr="009A2AEE">
        <w:t xml:space="preserve">WF on UE RF requirements for CA_n5-n8 </w:t>
      </w:r>
    </w:p>
    <w:p w14:paraId="052B1E0C" w14:textId="6D88E6DE" w:rsidR="00104BC6" w:rsidRDefault="00586B14" w:rsidP="00D309CC">
      <w:pPr>
        <w:pStyle w:val="CH"/>
      </w:pPr>
      <w:r w:rsidRPr="0008103A">
        <w:t>Agenda item:</w:t>
      </w:r>
      <w:r>
        <w:tab/>
      </w:r>
      <w:r w:rsidR="008214B6">
        <w:t>7.</w:t>
      </w:r>
      <w:r w:rsidR="00080E4E">
        <w:t>30</w:t>
      </w:r>
      <w:r w:rsidR="008214B6">
        <w:t>.</w:t>
      </w:r>
      <w:r w:rsidR="00080E4E">
        <w:t>2</w:t>
      </w:r>
      <w:r w:rsidR="008214B6">
        <w:t>.1</w:t>
      </w:r>
    </w:p>
    <w:p w14:paraId="3F423F7F" w14:textId="538D084C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18</w:t>
      </w:r>
    </w:p>
    <w:p w14:paraId="6C6D1281" w14:textId="220136D3" w:rsidR="00104BC6" w:rsidRPr="00080E4E" w:rsidRDefault="00586B14" w:rsidP="00D309CC">
      <w:pPr>
        <w:pStyle w:val="CH"/>
        <w:rPr>
          <w:b w:val="0"/>
          <w:lang w:val="en-US"/>
        </w:rPr>
      </w:pPr>
      <w:r w:rsidRPr="00080E4E">
        <w:rPr>
          <w:lang w:val="en-US"/>
        </w:rPr>
        <w:t>Source:</w:t>
      </w:r>
      <w:r w:rsidRPr="00080E4E">
        <w:rPr>
          <w:lang w:val="en-US"/>
        </w:rPr>
        <w:tab/>
      </w:r>
      <w:r w:rsidR="00C072BA" w:rsidRPr="00080E4E">
        <w:rPr>
          <w:lang w:val="en-US"/>
        </w:rPr>
        <w:t xml:space="preserve">Skyworks Solutions, </w:t>
      </w:r>
      <w:r w:rsidR="00307771" w:rsidRPr="00080E4E">
        <w:rPr>
          <w:lang w:val="en-US"/>
        </w:rPr>
        <w:t>I</w:t>
      </w:r>
      <w:r w:rsidR="00C072BA" w:rsidRPr="00080E4E">
        <w:rPr>
          <w:lang w:val="en-US"/>
        </w:rPr>
        <w:t>nc.</w:t>
      </w:r>
      <w:r w:rsidR="007F1B80">
        <w:rPr>
          <w:lang w:val="en-US"/>
        </w:rPr>
        <w:t>, Qualcomm, Huawei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38149101" w:rsid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50ADB9D6" w14:textId="77777777" w:rsidR="00D53304" w:rsidRDefault="00080E4E" w:rsidP="00AB149D">
      <w:pPr>
        <w:spacing w:after="0"/>
      </w:pPr>
      <w:r>
        <w:t>To operate CA_n5-n8, the overlap of n5 DL and n8 UL needs to be managed.</w:t>
      </w:r>
      <w:r w:rsidR="00D53304">
        <w:t xml:space="preserve"> There are three option of UL support by the UE to manage this:</w:t>
      </w:r>
    </w:p>
    <w:p w14:paraId="79240170" w14:textId="4D142793" w:rsidR="008543AB" w:rsidRDefault="00746773" w:rsidP="00D53304">
      <w:pPr>
        <w:pStyle w:val="ListParagraph"/>
        <w:numPr>
          <w:ilvl w:val="0"/>
          <w:numId w:val="31"/>
        </w:numPr>
        <w:spacing w:after="0"/>
      </w:pPr>
      <w:r>
        <w:t>Implementation</w:t>
      </w:r>
      <w:r w:rsidR="00FD0E09">
        <w:t xml:space="preserve"> 1: </w:t>
      </w:r>
      <w:r w:rsidR="00D53304">
        <w:t>Support UL in band n5 only</w:t>
      </w:r>
      <w:r w:rsidR="00FD0E09">
        <w:t xml:space="preserve"> </w:t>
      </w:r>
      <w:r w:rsidR="007B6EFB">
        <w:t>(</w:t>
      </w:r>
      <w:r w:rsidR="00FD0E09">
        <w:t>which can be supported by legacy UEs and can thus be a baseline support</w:t>
      </w:r>
      <w:r w:rsidR="007B6EFB">
        <w:t>)</w:t>
      </w:r>
    </w:p>
    <w:p w14:paraId="75E68256" w14:textId="6C5BFCAF" w:rsidR="00D53304" w:rsidRPr="007B6EFB" w:rsidRDefault="00746773" w:rsidP="00D53304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Implementation</w:t>
      </w:r>
      <w:r w:rsidR="00FD0E09" w:rsidRPr="007B6EFB">
        <w:rPr>
          <w:lang w:val="en-US"/>
        </w:rPr>
        <w:t xml:space="preserve"> 2: </w:t>
      </w:r>
      <w:r w:rsidR="00D53304" w:rsidRPr="007B6EFB">
        <w:rPr>
          <w:lang w:val="en-US"/>
        </w:rPr>
        <w:t>Support non-concurrent n5 Rx and n8 Tx</w:t>
      </w:r>
      <w:r w:rsidR="00FD0E09" w:rsidRPr="007B6EFB">
        <w:rPr>
          <w:lang w:val="en-US"/>
        </w:rPr>
        <w:t xml:space="preserve"> </w:t>
      </w:r>
      <w:r w:rsidR="007B6EFB" w:rsidRPr="007B6EFB">
        <w:rPr>
          <w:lang w:val="en-US"/>
        </w:rPr>
        <w:t>(optional support pending input from RAN2 on man</w:t>
      </w:r>
      <w:r w:rsidR="007B6EFB">
        <w:rPr>
          <w:lang w:val="en-US"/>
        </w:rPr>
        <w:t>aging 1DL and 2UL configuration)</w:t>
      </w:r>
    </w:p>
    <w:p w14:paraId="0D8FB86A" w14:textId="6EAED92C" w:rsidR="001D226E" w:rsidRDefault="00746773" w:rsidP="001D226E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Implementation</w:t>
      </w:r>
      <w:r w:rsidR="00FD0E09">
        <w:rPr>
          <w:lang w:val="en-US"/>
        </w:rPr>
        <w:t xml:space="preserve"> 3: </w:t>
      </w:r>
      <w:r w:rsidR="001D226E" w:rsidRPr="001D226E">
        <w:rPr>
          <w:lang w:val="en-US"/>
        </w:rPr>
        <w:t>Only support a</w:t>
      </w:r>
      <w:r w:rsidR="00FD0E09">
        <w:rPr>
          <w:lang w:val="en-US"/>
        </w:rPr>
        <w:t>n</w:t>
      </w:r>
      <w:r w:rsidR="001D226E" w:rsidRPr="001D226E">
        <w:rPr>
          <w:lang w:val="en-US"/>
        </w:rPr>
        <w:t xml:space="preserve"> UL r</w:t>
      </w:r>
      <w:r w:rsidR="001D226E">
        <w:rPr>
          <w:lang w:val="en-US"/>
        </w:rPr>
        <w:t>ange restricted to 904-915MHz for n8</w:t>
      </w:r>
      <w:r w:rsidR="007B6EFB">
        <w:rPr>
          <w:lang w:val="en-US"/>
        </w:rPr>
        <w:t xml:space="preserve"> (based on implemented a dedicated RF filter at least for band n8 UL)</w:t>
      </w:r>
    </w:p>
    <w:p w14:paraId="70A7FDB5" w14:textId="237EAB2C" w:rsidR="001D226E" w:rsidRDefault="001D226E" w:rsidP="001D226E">
      <w:pPr>
        <w:spacing w:after="0"/>
        <w:rPr>
          <w:lang w:val="en-US"/>
        </w:rPr>
      </w:pPr>
    </w:p>
    <w:p w14:paraId="4D797519" w14:textId="20D31F4D" w:rsidR="001D226E" w:rsidRPr="001D226E" w:rsidRDefault="001D226E" w:rsidP="001D226E">
      <w:pPr>
        <w:spacing w:after="0"/>
        <w:rPr>
          <w:lang w:val="en-US"/>
        </w:rPr>
      </w:pPr>
      <w:r>
        <w:rPr>
          <w:lang w:val="en-US"/>
        </w:rPr>
        <w:t>This way forward covers the RF requirements for the different UL configuration support and the signaling aspects to support them.</w:t>
      </w:r>
    </w:p>
    <w:p w14:paraId="0284A1B4" w14:textId="22109437" w:rsidR="007B6EFB" w:rsidRDefault="002D0887" w:rsidP="007B6EFB">
      <w:pPr>
        <w:pStyle w:val="Heading1"/>
        <w:numPr>
          <w:ilvl w:val="0"/>
          <w:numId w:val="11"/>
        </w:numPr>
        <w:ind w:left="1138" w:hanging="1138"/>
      </w:pPr>
      <w:r>
        <w:t>Way forward</w:t>
      </w:r>
      <w:r w:rsidR="001D226E">
        <w:t xml:space="preserve"> on UE RF Requirement</w:t>
      </w:r>
    </w:p>
    <w:p w14:paraId="7112BCA6" w14:textId="40501B03" w:rsidR="007B6EFB" w:rsidRDefault="007B6EFB" w:rsidP="007B6EFB">
      <w:pPr>
        <w:pStyle w:val="Heading2"/>
      </w:pPr>
      <w:r>
        <w:t>Support of Option 1: UL in n5 only and full band support</w:t>
      </w:r>
    </w:p>
    <w:p w14:paraId="2AB3AB8B" w14:textId="6864AF04" w:rsidR="007B6EFB" w:rsidRDefault="007B6EFB" w:rsidP="007B6EFB">
      <w:bookmarkStart w:id="1" w:name="_Hlk135905575"/>
      <w:r>
        <w:t>There were 3 inputs to the meeting:</w:t>
      </w:r>
    </w:p>
    <w:p w14:paraId="799B10C7" w14:textId="3D9931AA" w:rsidR="007B6EFB" w:rsidRDefault="007B6EFB" w:rsidP="007B6EFB">
      <w:pPr>
        <w:pStyle w:val="ListParagraph"/>
        <w:numPr>
          <w:ilvl w:val="0"/>
          <w:numId w:val="32"/>
        </w:numPr>
      </w:pPr>
      <w:r>
        <w:t>No MSD</w:t>
      </w:r>
      <w:r w:rsidR="00DB0575">
        <w:t xml:space="preserve"> for a </w:t>
      </w:r>
      <w:proofErr w:type="gramStart"/>
      <w:r w:rsidR="00DB0575">
        <w:t>3 antenna</w:t>
      </w:r>
      <w:proofErr w:type="gramEnd"/>
      <w:r w:rsidR="00DB0575">
        <w:t xml:space="preserve"> architecture</w:t>
      </w:r>
    </w:p>
    <w:p w14:paraId="733C55D4" w14:textId="63CB48AD" w:rsidR="007B6EFB" w:rsidRDefault="007B6EFB" w:rsidP="007B6EFB">
      <w:pPr>
        <w:pStyle w:val="ListParagraph"/>
        <w:numPr>
          <w:ilvl w:val="0"/>
          <w:numId w:val="32"/>
        </w:numPr>
      </w:pPr>
      <w:r>
        <w:t xml:space="preserve">1.3 MSD to the lowest n8 </w:t>
      </w:r>
      <w:r w:rsidR="00A84CF5">
        <w:t xml:space="preserve">5MHz </w:t>
      </w:r>
      <w:r>
        <w:t>channel</w:t>
      </w:r>
      <w:r w:rsidR="00DB0575">
        <w:t xml:space="preserve"> (two-antenna architecture)</w:t>
      </w:r>
    </w:p>
    <w:p w14:paraId="3B0AD757" w14:textId="6CEB47DA" w:rsidR="007B6EFB" w:rsidRDefault="007B6EFB" w:rsidP="00DB0575">
      <w:pPr>
        <w:pStyle w:val="ListParagraph"/>
        <w:numPr>
          <w:ilvl w:val="0"/>
          <w:numId w:val="32"/>
        </w:numPr>
      </w:pPr>
      <w:r>
        <w:t xml:space="preserve">6.6dB MSD </w:t>
      </w:r>
      <w:r w:rsidR="00DB0575">
        <w:t xml:space="preserve">(two-antenna architecture) </w:t>
      </w:r>
      <w:r>
        <w:t>to the lowest restricted spectrum band n8</w:t>
      </w:r>
      <w:r w:rsidR="00A84CF5">
        <w:t xml:space="preserve"> 5MHz channel</w:t>
      </w:r>
      <w:r w:rsidR="00044862">
        <w:t>. After further discussion the value was re-considered and 5.2dB proposed</w:t>
      </w:r>
    </w:p>
    <w:p w14:paraId="5E078AF8" w14:textId="388497C0" w:rsidR="007B6EFB" w:rsidRDefault="007B6EFB" w:rsidP="007B6EFB">
      <w:r>
        <w:t xml:space="preserve">Since this </w:t>
      </w:r>
      <w:proofErr w:type="gramStart"/>
      <w:r>
        <w:t>particular option</w:t>
      </w:r>
      <w:proofErr w:type="gramEnd"/>
      <w:r>
        <w:t xml:space="preserve"> is not requiring the UL of n8 to use the restricted spectrum the convention would be to use the lowest n8 possible channel.</w:t>
      </w:r>
    </w:p>
    <w:p w14:paraId="51BE6708" w14:textId="2EDAB13D" w:rsidR="007B6EFB" w:rsidRDefault="007B6EFB" w:rsidP="007B6EFB">
      <w:r>
        <w:t xml:space="preserve">On the other </w:t>
      </w:r>
      <w:r w:rsidR="000015AB">
        <w:t>ha</w:t>
      </w:r>
      <w:r>
        <w:t xml:space="preserve">nd, this n5 1UL is a fall back of option 2 and 3 and it is better to have a frequency that can be tested for all options and thus use </w:t>
      </w:r>
      <w:r w:rsidR="00A84CF5">
        <w:t xml:space="preserve">the </w:t>
      </w:r>
      <w:r w:rsidR="00A92F3D">
        <w:t>lowest 5MHz in the restricted n8 frequency range</w:t>
      </w:r>
    </w:p>
    <w:p w14:paraId="16CE33B3" w14:textId="365E16B6" w:rsidR="00A92F3D" w:rsidRDefault="00A92F3D" w:rsidP="007B6EFB">
      <w:r>
        <w:t>Since the MSD provided are anyhow related to the transmitter noise floor, they are valid for any 5MHz channel in band n8. Thus, an average of the two values</w:t>
      </w:r>
      <w:r w:rsidR="00DE097E">
        <w:t xml:space="preserve"> (using corresponding linear values)</w:t>
      </w:r>
      <w:r>
        <w:t xml:space="preserve"> can be used with the 5MHz channel as agreed in last meeting way forward</w:t>
      </w:r>
      <w:r w:rsidR="00DE097E">
        <w:t>.</w:t>
      </w:r>
    </w:p>
    <w:p w14:paraId="474A2424" w14:textId="3601F847" w:rsidR="00DE097E" w:rsidRPr="007B6EFB" w:rsidRDefault="00DE097E" w:rsidP="007B6EFB">
      <w:r>
        <w:t xml:space="preserve">The average value based on the 1.3 and </w:t>
      </w:r>
      <w:r w:rsidR="00044862">
        <w:t>5.2</w:t>
      </w:r>
      <w:r>
        <w:t xml:space="preserve">dB </w:t>
      </w:r>
      <w:r w:rsidR="00DB0575">
        <w:t xml:space="preserve">two-antenna </w:t>
      </w:r>
      <w:r>
        <w:t xml:space="preserve">values proposed is </w:t>
      </w:r>
      <w:r w:rsidR="00044862">
        <w:t>2.8</w:t>
      </w:r>
      <w:r>
        <w:t>dB (based on linear average).</w:t>
      </w:r>
    </w:p>
    <w:p w14:paraId="0621B9F4" w14:textId="149581E4" w:rsidR="00CD0DFB" w:rsidRDefault="00CD0DFB" w:rsidP="00CD0DFB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CD0DFB">
        <w:rPr>
          <w:rFonts w:ascii="Arial" w:hAnsi="Arial" w:cs="Arial"/>
          <w:b/>
          <w:bCs/>
          <w:i/>
          <w:iCs/>
        </w:rPr>
        <w:t xml:space="preserve">&lt;WF1 </w:t>
      </w:r>
      <w:r w:rsidR="00FD0E09">
        <w:rPr>
          <w:rFonts w:ascii="Arial" w:hAnsi="Arial" w:cs="Arial"/>
          <w:b/>
          <w:bCs/>
          <w:i/>
          <w:iCs/>
        </w:rPr>
        <w:t>on RF requirement for option 1 (UL in n5 only and full band support)</w:t>
      </w:r>
      <w:r w:rsidRPr="00CD0DFB">
        <w:rPr>
          <w:rFonts w:ascii="Arial" w:hAnsi="Arial" w:cs="Arial"/>
          <w:b/>
          <w:bCs/>
          <w:i/>
          <w:iCs/>
        </w:rPr>
        <w:t>&gt;</w:t>
      </w:r>
    </w:p>
    <w:p w14:paraId="4066CAA2" w14:textId="11BBF456" w:rsidR="002208D9" w:rsidRDefault="002208D9" w:rsidP="002208D9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Applicable to UEs supporting CA_n5-n8 DL and n5 UL only</w:t>
      </w:r>
    </w:p>
    <w:p w14:paraId="46A4CB1D" w14:textId="3D4C72AD" w:rsidR="00FD0E09" w:rsidRDefault="00FD0E09" w:rsidP="00CD0DFB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Note: Option 1 is a fallback UL configuration for Option 2 and option 3 and thus the associated RF requirements are needed</w:t>
      </w:r>
      <w:r w:rsidR="00DE097E">
        <w:rPr>
          <w:rFonts w:ascii="Arial" w:hAnsi="Arial" w:cs="Arial"/>
          <w:b/>
          <w:bCs/>
          <w:i/>
          <w:iCs/>
        </w:rPr>
        <w:t xml:space="preserve"> even if this option is down selected</w:t>
      </w:r>
    </w:p>
    <w:p w14:paraId="3894B88B" w14:textId="2C4834F1" w:rsidR="00FD0E09" w:rsidRDefault="003C2972" w:rsidP="00CD0DFB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Based on the average of the two</w:t>
      </w:r>
      <w:r w:rsidR="003B7CD4">
        <w:rPr>
          <w:rFonts w:ascii="Arial" w:hAnsi="Arial" w:cs="Arial"/>
          <w:b/>
          <w:bCs/>
          <w:i/>
          <w:iCs/>
        </w:rPr>
        <w:t>-</w:t>
      </w:r>
      <w:r>
        <w:rPr>
          <w:rFonts w:ascii="Arial" w:hAnsi="Arial" w:cs="Arial"/>
          <w:b/>
          <w:bCs/>
          <w:i/>
          <w:iCs/>
        </w:rPr>
        <w:t>antenna data provided, t</w:t>
      </w:r>
      <w:r w:rsidR="00FD0E09">
        <w:rPr>
          <w:rFonts w:ascii="Arial" w:hAnsi="Arial" w:cs="Arial"/>
          <w:b/>
          <w:bCs/>
          <w:i/>
          <w:iCs/>
        </w:rPr>
        <w:t xml:space="preserve">he following 1UL cross band MSD is </w:t>
      </w:r>
      <w:r w:rsidR="00044862">
        <w:rPr>
          <w:rFonts w:ascii="Arial" w:hAnsi="Arial" w:cs="Arial"/>
          <w:b/>
          <w:bCs/>
          <w:i/>
          <w:iCs/>
        </w:rPr>
        <w:t>specified</w:t>
      </w:r>
      <w:r w:rsidR="007B6EFB">
        <w:rPr>
          <w:rFonts w:ascii="Arial" w:hAnsi="Arial" w:cs="Arial"/>
          <w:b/>
          <w:bCs/>
          <w:i/>
          <w:i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891"/>
        <w:gridCol w:w="706"/>
        <w:gridCol w:w="785"/>
        <w:gridCol w:w="1498"/>
        <w:gridCol w:w="1575"/>
        <w:gridCol w:w="706"/>
        <w:gridCol w:w="785"/>
        <w:gridCol w:w="616"/>
        <w:gridCol w:w="1177"/>
      </w:tblGrid>
      <w:tr w:rsidR="00DE097E" w14:paraId="6B8F159C" w14:textId="77777777" w:rsidTr="00DE097E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D93C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lastRenderedPageBreak/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9CFB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F5EB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UL F</w:t>
            </w:r>
            <w:r w:rsidRPr="00DE097E">
              <w:rPr>
                <w:rFonts w:ascii="Arial" w:eastAsia="MS Mincho" w:hAnsi="Arial" w:cs="Arial"/>
                <w:sz w:val="18"/>
                <w:szCs w:val="18"/>
                <w:vertAlign w:val="subscript"/>
                <w:lang w:eastAsia="sv-S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FCB6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7868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00A7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DC76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DL F</w:t>
            </w:r>
            <w:r w:rsidRPr="00DE097E">
              <w:rPr>
                <w:rFonts w:ascii="Arial" w:eastAsia="MS Mincho" w:hAnsi="Arial" w:cs="Arial"/>
                <w:sz w:val="18"/>
                <w:szCs w:val="18"/>
                <w:vertAlign w:val="subscript"/>
                <w:lang w:eastAsia="sv-S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3E3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76D9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4330" w14:textId="77777777" w:rsidR="00DE097E" w:rsidRPr="00DE097E" w:rsidRDefault="00DE097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Cross-band</w:t>
            </w:r>
          </w:p>
          <w:p w14:paraId="2EEA845F" w14:textId="77777777" w:rsidR="00DE097E" w:rsidRPr="00DE097E" w:rsidRDefault="00DE097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Interference</w:t>
            </w:r>
          </w:p>
          <w:p w14:paraId="75E4F4C5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source</w:t>
            </w:r>
          </w:p>
        </w:tc>
      </w:tr>
      <w:tr w:rsidR="00DE097E" w14:paraId="3AC2EDC9" w14:textId="77777777" w:rsidTr="00DE097E">
        <w:trPr>
          <w:trHeight w:val="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FF2D" w14:textId="77777777" w:rsidR="00DE097E" w:rsidRPr="00DE097E" w:rsidRDefault="00DE097E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44C8" w14:textId="77777777" w:rsidR="00DE097E" w:rsidRPr="00DE097E" w:rsidRDefault="00DE097E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61A1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4771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6761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F051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L</w:t>
            </w:r>
            <w:r w:rsidRPr="00DE097E">
              <w:rPr>
                <w:rFonts w:ascii="Arial" w:eastAsia="MS Mincho" w:hAnsi="Arial" w:cs="Arial"/>
                <w:sz w:val="18"/>
                <w:szCs w:val="18"/>
                <w:vertAlign w:val="subscript"/>
                <w:lang w:eastAsia="sv-SE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4BD6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26AE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EE86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sv-SE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7AB2" w14:textId="77777777" w:rsidR="00DE097E" w:rsidRPr="00DE097E" w:rsidRDefault="00DE097E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</w:tr>
      <w:tr w:rsidR="00DE097E" w14:paraId="29F340FE" w14:textId="77777777" w:rsidTr="00DE097E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F9CE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401C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37B4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1E3CF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59DD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D28B6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 w:rsidRPr="00DE097E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DE097E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=27)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9525" w14:textId="77777777" w:rsidR="00DE097E" w:rsidRPr="00DE097E" w:rsidRDefault="00DE097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951.5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9B423" w14:textId="77777777" w:rsidR="00DE097E" w:rsidRPr="00DE097E" w:rsidRDefault="00DE097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 w:rsidRPr="00DE097E"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07AC2" w14:textId="3AD56A44" w:rsidR="00DE097E" w:rsidRPr="00DE097E" w:rsidRDefault="002637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[</w:t>
            </w:r>
            <w:r w:rsidR="00044862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2.8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285D" w14:textId="77777777" w:rsidR="00DE097E" w:rsidRPr="00DE097E" w:rsidRDefault="00DE0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 w:rsidRPr="00DE097E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</w:tbl>
    <w:p w14:paraId="3B5E9D79" w14:textId="6AA75165" w:rsidR="00DE097E" w:rsidRDefault="00DE097E" w:rsidP="00DE097E">
      <w:pPr>
        <w:pStyle w:val="Heading2"/>
      </w:pPr>
      <w:r>
        <w:t>Support of Option 2: 2UL CA_n5-n8 with n5 DL and full band support</w:t>
      </w:r>
    </w:p>
    <w:p w14:paraId="37CC041F" w14:textId="4BB9C267" w:rsidR="00DE097E" w:rsidRDefault="00DE097E" w:rsidP="00DE097E">
      <w:r>
        <w:t xml:space="preserve">There were 2 inputs to the meeting on the IMD3 related MSD, both proposing 25dB MSD but with </w:t>
      </w:r>
      <w:proofErr w:type="spellStart"/>
      <w:r>
        <w:t>sightly</w:t>
      </w:r>
      <w:proofErr w:type="spellEnd"/>
      <w:r>
        <w:t xml:space="preserve"> different frequencies.</w:t>
      </w:r>
    </w:p>
    <w:p w14:paraId="37E73164" w14:textId="1669DB4A" w:rsidR="00DE097E" w:rsidRPr="002208D9" w:rsidRDefault="002C6B90" w:rsidP="002208D9">
      <w:r>
        <w:t xml:space="preserve">One of the proposed test </w:t>
      </w:r>
      <w:proofErr w:type="gramStart"/>
      <w:r>
        <w:t>point</w:t>
      </w:r>
      <w:proofErr w:type="gramEnd"/>
      <w:r>
        <w:t xml:space="preserve"> as a better </w:t>
      </w:r>
      <w:proofErr w:type="spellStart"/>
      <w:r>
        <w:t>centering</w:t>
      </w:r>
      <w:proofErr w:type="spellEnd"/>
      <w:r>
        <w:t xml:space="preserve"> of the MSD and can be used for the MSD test point.</w:t>
      </w:r>
    </w:p>
    <w:p w14:paraId="0DABB6D0" w14:textId="4FC39CF8" w:rsidR="00A76E4E" w:rsidRDefault="00A76E4E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&lt;WF</w:t>
      </w:r>
      <w:r w:rsidR="00CD0DFB">
        <w:rPr>
          <w:rFonts w:ascii="Arial" w:hAnsi="Arial" w:cs="Arial"/>
          <w:b/>
          <w:bCs/>
          <w:i/>
          <w:iCs/>
        </w:rPr>
        <w:t>2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2208D9">
        <w:rPr>
          <w:rFonts w:ascii="Arial" w:hAnsi="Arial" w:cs="Arial"/>
          <w:b/>
          <w:bCs/>
          <w:i/>
          <w:iCs/>
        </w:rPr>
        <w:t xml:space="preserve">on RF requirement for option 2 (non-concurrent n8 UL and n5 DL and full band support </w:t>
      </w:r>
      <w:r>
        <w:rPr>
          <w:rFonts w:ascii="Arial" w:hAnsi="Arial" w:cs="Arial"/>
          <w:b/>
          <w:bCs/>
          <w:i/>
          <w:iCs/>
        </w:rPr>
        <w:t>&gt;</w:t>
      </w:r>
    </w:p>
    <w:p w14:paraId="1BD67561" w14:textId="10AF8B43" w:rsidR="002208D9" w:rsidRDefault="002208D9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Applicable to UEs supporting n5 DL and CA_n5-n8 UL or CA_n5-n8 DL and n5 UL</w:t>
      </w:r>
    </w:p>
    <w:p w14:paraId="397E4E46" w14:textId="12DF7AB7" w:rsidR="00B354D8" w:rsidRDefault="00B354D8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The following 2UL IMD3 MSD is specified</w:t>
      </w:r>
      <w:r w:rsidR="00572719">
        <w:rPr>
          <w:rFonts w:ascii="Arial" w:hAnsi="Arial" w:cs="Arial"/>
          <w:b/>
          <w:bCs/>
          <w:i/>
          <w:iCs/>
        </w:rPr>
        <w:t xml:space="preserve"> pending RAN2 feasibility answer</w:t>
      </w:r>
      <w:r>
        <w:rPr>
          <w:rFonts w:ascii="Arial" w:hAnsi="Arial" w:cs="Arial"/>
          <w:b/>
          <w:bCs/>
          <w:i/>
          <w:i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863"/>
        <w:gridCol w:w="706"/>
        <w:gridCol w:w="991"/>
        <w:gridCol w:w="1590"/>
        <w:gridCol w:w="795"/>
        <w:gridCol w:w="616"/>
        <w:gridCol w:w="1188"/>
        <w:gridCol w:w="827"/>
      </w:tblGrid>
      <w:tr w:rsidR="002208D9" w14:paraId="794591AB" w14:textId="77777777" w:rsidTr="000F74B9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8D71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A2B8E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Source </w:t>
            </w:r>
          </w:p>
        </w:tc>
      </w:tr>
      <w:tr w:rsidR="002208D9" w14:paraId="670D2F88" w14:textId="77777777" w:rsidTr="002208D9">
        <w:trPr>
          <w:trHeight w:val="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37F7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 band combination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FFD4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6704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0028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FA76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6B58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C6B8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39B8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01A7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 IMD</w:t>
            </w:r>
          </w:p>
        </w:tc>
      </w:tr>
      <w:tr w:rsidR="002208D9" w14:paraId="20B23A34" w14:textId="77777777" w:rsidTr="002208D9">
        <w:trPr>
          <w:trHeight w:val="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5E04" w14:textId="77777777" w:rsidR="002208D9" w:rsidRDefault="002208D9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AD4D" w14:textId="77777777" w:rsidR="002208D9" w:rsidRDefault="002208D9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2189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784F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4BFD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LRB</w:t>
            </w: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E1DB" w14:textId="77777777" w:rsidR="002208D9" w:rsidRDefault="002208D9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6A31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DFA0" w14:textId="77777777" w:rsidR="002208D9" w:rsidRDefault="002208D9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C07C" w14:textId="77777777" w:rsidR="002208D9" w:rsidRDefault="002208D9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2208D9" w14:paraId="02F734D6" w14:textId="77777777" w:rsidTr="002208D9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6F989B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CA_n5-n8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6999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CCA6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F3BF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8808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63BC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1DEB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90EC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6B53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2208D9" w14:paraId="7058AE60" w14:textId="77777777" w:rsidTr="002208D9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A339" w14:textId="77777777" w:rsidR="002208D9" w:rsidRDefault="002208D9" w:rsidP="000F74B9">
            <w:pPr>
              <w:spacing w:after="0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A55D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C199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B1C5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AC55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0396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208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48A4" w14:textId="5CA4194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896D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103D" w14:textId="77777777" w:rsidR="002208D9" w:rsidRDefault="002208D9" w:rsidP="000F74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IMD3</w:t>
            </w:r>
          </w:p>
        </w:tc>
      </w:tr>
    </w:tbl>
    <w:bookmarkEnd w:id="1"/>
    <w:p w14:paraId="0FC5AE20" w14:textId="6B01555C" w:rsidR="002208D9" w:rsidRDefault="002208D9" w:rsidP="002208D9">
      <w:pPr>
        <w:pStyle w:val="Heading2"/>
      </w:pPr>
      <w:r>
        <w:t xml:space="preserve">Support of Option 3: UL/DL CA_n5-n8 with n8 UL restricted to </w:t>
      </w:r>
      <w:r w:rsidRPr="002208D9">
        <w:t>904-915MHz</w:t>
      </w:r>
    </w:p>
    <w:p w14:paraId="2DB5ACB6" w14:textId="460B15AD" w:rsidR="002208D9" w:rsidRDefault="002208D9" w:rsidP="00B354D8">
      <w:pPr>
        <w:spacing w:after="0"/>
      </w:pPr>
      <w:r>
        <w:t>In this case there are two potential issues:</w:t>
      </w:r>
    </w:p>
    <w:p w14:paraId="324B552E" w14:textId="24AD54AE" w:rsidR="002208D9" w:rsidRDefault="002208D9" w:rsidP="00B354D8">
      <w:pPr>
        <w:pStyle w:val="ListParagraph"/>
        <w:numPr>
          <w:ilvl w:val="0"/>
          <w:numId w:val="33"/>
        </w:numPr>
      </w:pPr>
      <w:r>
        <w:t>1UL n8 cross-band MSD into n5 with n8 UL using the restricted spectrum</w:t>
      </w:r>
      <w:r w:rsidR="00B354D8">
        <w:t xml:space="preserve"> (n8R</w:t>
      </w:r>
      <w:r>
        <w:t>)</w:t>
      </w:r>
    </w:p>
    <w:p w14:paraId="44688B87" w14:textId="519A7DDA" w:rsidR="002208D9" w:rsidRDefault="002208D9" w:rsidP="00B354D8">
      <w:pPr>
        <w:pStyle w:val="ListParagraph"/>
        <w:numPr>
          <w:ilvl w:val="0"/>
          <w:numId w:val="33"/>
        </w:numPr>
      </w:pPr>
      <w:r>
        <w:t xml:space="preserve">Near miss IMD3 </w:t>
      </w:r>
      <w:r w:rsidR="00B354D8">
        <w:t>of CA_n5-n8R into n5</w:t>
      </w:r>
    </w:p>
    <w:p w14:paraId="7E446C71" w14:textId="78A25BEA" w:rsidR="00117A47" w:rsidRDefault="00117A47" w:rsidP="00117A47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&lt;WF3 </w:t>
      </w:r>
      <w:r w:rsidR="00B354D8">
        <w:rPr>
          <w:rFonts w:ascii="Arial" w:hAnsi="Arial" w:cs="Arial"/>
          <w:b/>
          <w:bCs/>
          <w:i/>
          <w:iCs/>
        </w:rPr>
        <w:t>on 1UL n8R MSD into n5</w:t>
      </w:r>
      <w:r>
        <w:rPr>
          <w:rFonts w:ascii="Arial" w:hAnsi="Arial" w:cs="Arial"/>
          <w:b/>
          <w:bCs/>
          <w:i/>
          <w:iCs/>
        </w:rPr>
        <w:t>&gt;</w:t>
      </w:r>
    </w:p>
    <w:p w14:paraId="15DC5ED6" w14:textId="77777777" w:rsidR="00B354D8" w:rsidRDefault="00B354D8" w:rsidP="00B354D8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Applicable to UEs supporting n5 DL and CA_n5-n8 UL or CA_n5-n8 DL and n5 UL</w:t>
      </w:r>
    </w:p>
    <w:p w14:paraId="03CF6F32" w14:textId="05BA9153" w:rsidR="00117A47" w:rsidRDefault="00B354D8" w:rsidP="00B354D8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The following 1UL n8R cross-band MSD is specified</w:t>
      </w:r>
      <w:r w:rsidR="00572719">
        <w:rPr>
          <w:rFonts w:ascii="Arial" w:hAnsi="Arial" w:cs="Arial"/>
          <w:b/>
          <w:bCs/>
          <w:i/>
          <w:iCs/>
        </w:rPr>
        <w:t xml:space="preserve"> if this option is confirmed</w:t>
      </w:r>
      <w:r>
        <w:rPr>
          <w:rFonts w:ascii="Arial" w:hAnsi="Arial" w:cs="Arial"/>
          <w:b/>
          <w:bCs/>
          <w:i/>
          <w:i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883"/>
        <w:gridCol w:w="706"/>
        <w:gridCol w:w="783"/>
        <w:gridCol w:w="1474"/>
        <w:gridCol w:w="1568"/>
        <w:gridCol w:w="706"/>
        <w:gridCol w:w="783"/>
        <w:gridCol w:w="667"/>
        <w:gridCol w:w="1177"/>
      </w:tblGrid>
      <w:tr w:rsidR="00B354D8" w14:paraId="7D00A08E" w14:textId="77777777" w:rsidTr="000F74B9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6607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FBF3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7837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UL F</w:t>
            </w:r>
            <w:r>
              <w:rPr>
                <w:rFonts w:ascii="Arial" w:eastAsia="MS Mincho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8EC7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5FD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38F9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9148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DL F</w:t>
            </w:r>
            <w:r>
              <w:rPr>
                <w:rFonts w:ascii="Arial" w:eastAsia="MS Mincho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556C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B0AD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CFA3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Cross-band</w:t>
            </w:r>
          </w:p>
          <w:p w14:paraId="17DC848C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Interference</w:t>
            </w:r>
          </w:p>
          <w:p w14:paraId="01D5AAA8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source</w:t>
            </w:r>
          </w:p>
        </w:tc>
      </w:tr>
      <w:tr w:rsidR="00B354D8" w14:paraId="0DE6B659" w14:textId="77777777" w:rsidTr="000F74B9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6A44" w14:textId="77777777" w:rsidR="00B354D8" w:rsidRDefault="00B354D8" w:rsidP="000F74B9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74DE" w14:textId="77777777" w:rsidR="00B354D8" w:rsidRDefault="00B354D8" w:rsidP="000F74B9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2B08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CF90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9251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0072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L</w:t>
            </w:r>
            <w:r>
              <w:rPr>
                <w:rFonts w:ascii="Arial" w:eastAsia="MS Mincho" w:hAnsi="Arial" w:cs="Arial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F925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D136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FD7B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0AB6" w14:textId="77777777" w:rsidR="00B354D8" w:rsidRDefault="00B354D8" w:rsidP="000F74B9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</w:tr>
      <w:tr w:rsidR="00B354D8" w14:paraId="33930BCA" w14:textId="77777777" w:rsidTr="000F74B9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19B8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9A2F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DDF5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D485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EE52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BB14D" w14:textId="77777777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DE4A" w14:textId="77777777" w:rsidR="00B354D8" w:rsidRDefault="00B354D8" w:rsidP="000F74B9">
            <w:pPr>
              <w:keepNext/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877.5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5BEE3" w14:textId="77777777" w:rsidR="00B354D8" w:rsidRDefault="00B354D8" w:rsidP="000F74B9">
            <w:pPr>
              <w:keepNext/>
              <w:keepLines/>
              <w:widowControl w:val="0"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8C3A3" w14:textId="033E955C" w:rsidR="00B354D8" w:rsidRDefault="00B354D8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[12.3]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E66" w14:textId="17949DB0" w:rsidR="00B354D8" w:rsidRDefault="004F0300" w:rsidP="000F74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&gt;</w:t>
            </w:r>
            <w:r w:rsidR="00B354D8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ACLR2</w:t>
            </w:r>
          </w:p>
        </w:tc>
      </w:tr>
    </w:tbl>
    <w:p w14:paraId="0620BC7B" w14:textId="77777777" w:rsidR="00B354D8" w:rsidRDefault="00B354D8" w:rsidP="00B354D8">
      <w:pPr>
        <w:spacing w:after="120"/>
        <w:jc w:val="both"/>
        <w:rPr>
          <w:rFonts w:ascii="Arial" w:hAnsi="Arial" w:cs="Arial"/>
          <w:b/>
          <w:bCs/>
          <w:i/>
          <w:iCs/>
        </w:rPr>
      </w:pPr>
    </w:p>
    <w:p w14:paraId="7F444448" w14:textId="2DF97233" w:rsidR="00B354D8" w:rsidRDefault="00B354D8" w:rsidP="00B354D8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&lt;WF4 on 2UL CA_n5-n8R</w:t>
      </w:r>
      <w:r w:rsidR="00C27178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IMD3 MSD into n</w:t>
      </w:r>
      <w:r w:rsidR="00C27178">
        <w:rPr>
          <w:rFonts w:ascii="Arial" w:hAnsi="Arial" w:cs="Arial"/>
          <w:b/>
          <w:bCs/>
          <w:i/>
          <w:iCs/>
        </w:rPr>
        <w:t>8</w:t>
      </w:r>
      <w:r>
        <w:rPr>
          <w:rFonts w:ascii="Arial" w:hAnsi="Arial" w:cs="Arial"/>
          <w:b/>
          <w:bCs/>
          <w:i/>
          <w:iCs/>
        </w:rPr>
        <w:t>&gt;</w:t>
      </w:r>
    </w:p>
    <w:p w14:paraId="78FC7D88" w14:textId="77777777" w:rsidR="00B354D8" w:rsidRDefault="00B354D8" w:rsidP="00B354D8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Applicable to UEs supporting n5 DL and CA_n5-n8 UL or CA_n5-n8 DL and n5 UL</w:t>
      </w:r>
    </w:p>
    <w:p w14:paraId="0968C285" w14:textId="56EA6CA2" w:rsidR="00B354D8" w:rsidRDefault="00B354D8" w:rsidP="00B354D8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The following </w:t>
      </w:r>
      <w:r w:rsidR="00C27178">
        <w:rPr>
          <w:rFonts w:ascii="Arial" w:hAnsi="Arial" w:cs="Arial"/>
          <w:b/>
          <w:bCs/>
          <w:i/>
          <w:iCs/>
        </w:rPr>
        <w:t>2UL IMD3</w:t>
      </w:r>
      <w:r>
        <w:rPr>
          <w:rFonts w:ascii="Arial" w:hAnsi="Arial" w:cs="Arial"/>
          <w:b/>
          <w:bCs/>
          <w:i/>
          <w:iCs/>
        </w:rPr>
        <w:t xml:space="preserve"> MSD is specified</w:t>
      </w:r>
      <w:r w:rsidR="00572719">
        <w:rPr>
          <w:rFonts w:ascii="Arial" w:hAnsi="Arial" w:cs="Arial"/>
          <w:b/>
          <w:bCs/>
          <w:i/>
          <w:iCs/>
        </w:rPr>
        <w:t xml:space="preserve"> if this option is confirmed</w:t>
      </w:r>
      <w:r>
        <w:rPr>
          <w:rFonts w:ascii="Arial" w:hAnsi="Arial" w:cs="Arial"/>
          <w:b/>
          <w:bCs/>
          <w:i/>
          <w:iCs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996"/>
        <w:gridCol w:w="647"/>
        <w:gridCol w:w="1114"/>
        <w:gridCol w:w="1208"/>
      </w:tblGrid>
      <w:tr w:rsidR="00B354D8" w14:paraId="0248B754" w14:textId="77777777" w:rsidTr="000F74B9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627F26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B4C726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Source </w:t>
            </w:r>
          </w:p>
        </w:tc>
      </w:tr>
      <w:tr w:rsidR="00B354D8" w14:paraId="572EFE69" w14:textId="77777777" w:rsidTr="00B354D8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ADBFAC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9EFF21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CAE7713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1ABE77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09954D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B17C0C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F0A05E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4FEFA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F6ABF1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of IMD</w:t>
            </w:r>
          </w:p>
        </w:tc>
      </w:tr>
      <w:tr w:rsidR="00B354D8" w14:paraId="186803D6" w14:textId="77777777" w:rsidTr="00B354D8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E2F562" w14:textId="77777777" w:rsidR="00B354D8" w:rsidRDefault="00B354D8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EC9860" w14:textId="77777777" w:rsidR="00B354D8" w:rsidRDefault="00B354D8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E8AAB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3A9C42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97D86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14695" w14:textId="77777777" w:rsidR="00B354D8" w:rsidRDefault="00B354D8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1DB837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0FA02" w14:textId="77777777" w:rsidR="00B354D8" w:rsidRDefault="00B354D8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F40B72" w14:textId="77777777" w:rsidR="00B354D8" w:rsidRDefault="00B354D8" w:rsidP="000F74B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B354D8" w14:paraId="0DC7D845" w14:textId="77777777" w:rsidTr="00B354D8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7E009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CA_n5-n8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BB6B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E545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846.5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4309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883D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4915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891.5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5197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F915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4B56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B354D8" w14:paraId="27DCD812" w14:textId="77777777" w:rsidTr="00B354D8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811E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42A0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CF16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906.5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6C76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D33D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CC69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BEB8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[1.6]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8C3B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A926" w14:textId="77777777" w:rsidR="00B354D8" w:rsidRDefault="00B354D8" w:rsidP="000F74B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Near miss IMD3</w:t>
            </w:r>
          </w:p>
        </w:tc>
      </w:tr>
    </w:tbl>
    <w:p w14:paraId="1D701542" w14:textId="633FB7B7" w:rsidR="00FD0E09" w:rsidRDefault="00FD0E09" w:rsidP="00FD0E09">
      <w:pPr>
        <w:pStyle w:val="Heading1"/>
        <w:numPr>
          <w:ilvl w:val="0"/>
          <w:numId w:val="11"/>
        </w:numPr>
        <w:ind w:left="1138" w:hanging="1138"/>
      </w:pPr>
      <w:r>
        <w:t xml:space="preserve">Way forward on </w:t>
      </w:r>
      <w:r w:rsidR="00000CBB">
        <w:t>capturing UE UL/DL support</w:t>
      </w:r>
    </w:p>
    <w:p w14:paraId="494E51F6" w14:textId="070B359D" w:rsidR="00C27178" w:rsidRDefault="00C27178" w:rsidP="00FD0E09">
      <w:pPr>
        <w:spacing w:after="120"/>
        <w:jc w:val="both"/>
        <w:rPr>
          <w:rFonts w:ascii="Arial" w:hAnsi="Arial" w:cs="Arial"/>
        </w:rPr>
      </w:pPr>
      <w:r w:rsidRPr="00C27178">
        <w:rPr>
          <w:rFonts w:ascii="Arial" w:hAnsi="Arial" w:cs="Arial"/>
        </w:rPr>
        <w:t>The network will need to be aware of the UE UL support capability to be able to schedule the UL and DL accordingly.</w:t>
      </w:r>
      <w:r>
        <w:rPr>
          <w:rFonts w:ascii="Arial" w:hAnsi="Arial" w:cs="Arial"/>
        </w:rPr>
        <w:t xml:space="preserve"> This is in addition to the question raised to RAN2 about the feasibility of a n5DL and CA_n5-n8 UL configuration for the option 2.</w:t>
      </w:r>
    </w:p>
    <w:p w14:paraId="54146E66" w14:textId="6C985A10" w:rsidR="00C27178" w:rsidRDefault="00C27178" w:rsidP="00C2717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Multiple solutions were proposed:</w:t>
      </w:r>
    </w:p>
    <w:p w14:paraId="1778123D" w14:textId="18F17608" w:rsidR="00C27178" w:rsidRPr="00D94955" w:rsidRDefault="00C27178" w:rsidP="005B0F28">
      <w:pPr>
        <w:pStyle w:val="ListParagraph"/>
        <w:numPr>
          <w:ilvl w:val="0"/>
          <w:numId w:val="34"/>
        </w:numPr>
        <w:spacing w:after="0"/>
        <w:contextualSpacing w:val="0"/>
        <w:rPr>
          <w:rFonts w:eastAsia="SimSun"/>
          <w:szCs w:val="24"/>
          <w:lang w:eastAsia="zh-CN"/>
        </w:rPr>
      </w:pPr>
      <w:r w:rsidRPr="00D94955">
        <w:rPr>
          <w:rFonts w:eastAsia="SimSun"/>
          <w:szCs w:val="24"/>
          <w:lang w:eastAsia="zh-CN"/>
        </w:rPr>
        <w:t xml:space="preserve">Option 1: </w:t>
      </w:r>
      <w:r>
        <w:rPr>
          <w:rFonts w:eastAsia="SimSun"/>
          <w:szCs w:val="24"/>
          <w:lang w:eastAsia="zh-CN"/>
        </w:rPr>
        <w:t>different BCS are specified depending on UL configuration support</w:t>
      </w:r>
    </w:p>
    <w:p w14:paraId="74605C8A" w14:textId="1B8BE867" w:rsidR="00C27178" w:rsidRDefault="00C27178" w:rsidP="005B0F28">
      <w:pPr>
        <w:pStyle w:val="ListParagraph"/>
        <w:numPr>
          <w:ilvl w:val="0"/>
          <w:numId w:val="34"/>
        </w:numPr>
        <w:spacing w:after="0"/>
        <w:contextualSpacing w:val="0"/>
        <w:rPr>
          <w:rFonts w:eastAsia="SimSun"/>
          <w:szCs w:val="24"/>
          <w:lang w:eastAsia="zh-CN"/>
        </w:rPr>
      </w:pPr>
      <w:r w:rsidRPr="00D94955">
        <w:rPr>
          <w:rFonts w:eastAsia="SimSun"/>
          <w:szCs w:val="24"/>
          <w:lang w:eastAsia="zh-CN"/>
        </w:rPr>
        <w:lastRenderedPageBreak/>
        <w:t xml:space="preserve">Option 2: </w:t>
      </w:r>
      <w:r>
        <w:rPr>
          <w:rFonts w:eastAsia="SimSun"/>
          <w:szCs w:val="24"/>
          <w:lang w:eastAsia="zh-CN"/>
        </w:rPr>
        <w:t>dedicated UE capability</w:t>
      </w:r>
      <w:r w:rsidRPr="00D94955">
        <w:rPr>
          <w:rFonts w:eastAsia="SimSun"/>
          <w:szCs w:val="24"/>
          <w:lang w:eastAsia="zh-CN"/>
        </w:rPr>
        <w:t xml:space="preserve"> </w:t>
      </w:r>
    </w:p>
    <w:p w14:paraId="182AAFB0" w14:textId="5EEED271" w:rsidR="00C27178" w:rsidRDefault="00C27178" w:rsidP="005B0F28">
      <w:pPr>
        <w:pStyle w:val="ListParagraph"/>
        <w:numPr>
          <w:ilvl w:val="0"/>
          <w:numId w:val="34"/>
        </w:numPr>
        <w:spacing w:after="0"/>
        <w:contextualSpacing w:val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3: notes with a single BCS</w:t>
      </w:r>
    </w:p>
    <w:p w14:paraId="0B0C2DCB" w14:textId="29E7980A" w:rsidR="0058293A" w:rsidRDefault="0058293A" w:rsidP="0058293A">
      <w:pPr>
        <w:spacing w:after="0"/>
        <w:rPr>
          <w:rFonts w:eastAsia="SimSun"/>
          <w:szCs w:val="24"/>
          <w:lang w:eastAsia="zh-CN"/>
        </w:rPr>
      </w:pPr>
    </w:p>
    <w:p w14:paraId="5663B120" w14:textId="77777777" w:rsidR="0058293A" w:rsidRPr="0058293A" w:rsidRDefault="0058293A" w:rsidP="0058293A">
      <w:pPr>
        <w:jc w:val="both"/>
        <w:rPr>
          <w:rFonts w:ascii="Arial" w:hAnsi="Arial" w:cs="Arial"/>
        </w:rPr>
      </w:pPr>
      <w:r w:rsidRPr="0058293A">
        <w:rPr>
          <w:rFonts w:ascii="Arial" w:hAnsi="Arial" w:cs="Arial"/>
        </w:rPr>
        <w:t>The following concerns/ideas are raised in the discussion, they can be considered in the future discussion.</w:t>
      </w:r>
    </w:p>
    <w:p w14:paraId="4E88F7BC" w14:textId="77777777" w:rsidR="0058293A" w:rsidRPr="0058293A" w:rsidRDefault="0058293A" w:rsidP="0058293A">
      <w:pPr>
        <w:spacing w:after="0"/>
        <w:jc w:val="both"/>
        <w:rPr>
          <w:rFonts w:ascii="Calibri" w:hAnsi="Calibri"/>
          <w:color w:val="1F497D"/>
          <w:sz w:val="21"/>
          <w:szCs w:val="21"/>
          <w:lang w:eastAsia="zh-CN"/>
        </w:rPr>
      </w:pPr>
      <w:r w:rsidRPr="0058293A">
        <w:rPr>
          <w:rFonts w:ascii="Arial" w:hAnsi="Arial" w:cs="Arial"/>
          <w:b/>
          <w:bCs/>
          <w:i/>
          <w:iCs/>
        </w:rPr>
        <w:t>&lt;WF5 on signalling the different UL support options&gt;</w:t>
      </w:r>
    </w:p>
    <w:p w14:paraId="53EF7E27" w14:textId="77777777" w:rsidR="0058293A" w:rsidRDefault="0058293A" w:rsidP="0058293A">
      <w:pPr>
        <w:pStyle w:val="ListParagraph"/>
        <w:numPr>
          <w:ilvl w:val="0"/>
          <w:numId w:val="40"/>
        </w:numPr>
        <w:spacing w:after="0"/>
        <w:contextualSpacing w:val="0"/>
        <w:jc w:val="both"/>
        <w:rPr>
          <w:rFonts w:ascii="Arial" w:hAnsi="Arial" w:cs="Arial"/>
          <w:b/>
          <w:bCs/>
          <w:i/>
          <w:iCs/>
        </w:rPr>
      </w:pPr>
      <w:r w:rsidRPr="0058293A">
        <w:rPr>
          <w:rFonts w:ascii="Arial" w:hAnsi="Arial" w:cs="Arial"/>
          <w:b/>
          <w:bCs/>
          <w:i/>
          <w:iCs/>
        </w:rPr>
        <w:t>If new approach will be introduced. The impact to the general CA/DC work should be considered. The potential new approach will not be used for any other CA by default</w:t>
      </w:r>
    </w:p>
    <w:p w14:paraId="498EFCE1" w14:textId="06C08D92" w:rsidR="0058293A" w:rsidRPr="0058293A" w:rsidRDefault="0058293A" w:rsidP="0058293A">
      <w:pPr>
        <w:pStyle w:val="ListParagraph"/>
        <w:numPr>
          <w:ilvl w:val="0"/>
          <w:numId w:val="40"/>
        </w:numPr>
        <w:spacing w:after="0"/>
        <w:contextualSpacing w:val="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If introduced, UE capability signalling will</w:t>
      </w:r>
      <w:r w:rsidRPr="0058293A">
        <w:rPr>
          <w:rFonts w:ascii="Arial" w:hAnsi="Arial" w:cs="Arial"/>
          <w:b/>
          <w:bCs/>
          <w:i/>
          <w:iCs/>
        </w:rPr>
        <w:t xml:space="preserve"> target to solve issues in DL/UL configuration for overlap or neighbour spectrums </w:t>
      </w:r>
    </w:p>
    <w:p w14:paraId="34C07560" w14:textId="172A28A8" w:rsidR="0058293A" w:rsidRPr="009515B0" w:rsidRDefault="0058293A" w:rsidP="0058293A">
      <w:pPr>
        <w:pStyle w:val="ListParagraph"/>
        <w:numPr>
          <w:ilvl w:val="0"/>
          <w:numId w:val="40"/>
        </w:numPr>
        <w:spacing w:after="0"/>
        <w:contextualSpacing w:val="0"/>
        <w:jc w:val="both"/>
        <w:rPr>
          <w:rFonts w:ascii="Arial" w:hAnsi="Arial" w:cs="Arial"/>
          <w:b/>
          <w:bCs/>
          <w:i/>
          <w:iCs/>
        </w:rPr>
      </w:pPr>
      <w:r w:rsidRPr="0058293A">
        <w:rPr>
          <w:rFonts w:ascii="Arial" w:hAnsi="Arial" w:cs="Arial"/>
          <w:b/>
          <w:bCs/>
          <w:i/>
          <w:iCs/>
        </w:rPr>
        <w:t xml:space="preserve">The UL/DL </w:t>
      </w:r>
      <w:r w:rsidR="00C92506">
        <w:rPr>
          <w:rFonts w:ascii="Arial" w:hAnsi="Arial" w:cs="Arial"/>
          <w:b/>
          <w:bCs/>
          <w:i/>
          <w:iCs/>
        </w:rPr>
        <w:t>UE support capability description</w:t>
      </w:r>
      <w:r w:rsidRPr="0058293A">
        <w:rPr>
          <w:rFonts w:ascii="Arial" w:hAnsi="Arial" w:cs="Arial"/>
          <w:b/>
          <w:bCs/>
          <w:i/>
          <w:iCs/>
        </w:rPr>
        <w:t xml:space="preserve"> should </w:t>
      </w:r>
      <w:r w:rsidR="00C92506">
        <w:rPr>
          <w:rFonts w:ascii="Arial" w:hAnsi="Arial" w:cs="Arial"/>
          <w:b/>
          <w:bCs/>
          <w:i/>
          <w:iCs/>
        </w:rPr>
        <w:t>target</w:t>
      </w:r>
      <w:r w:rsidRPr="0058293A">
        <w:rPr>
          <w:rFonts w:ascii="Arial" w:hAnsi="Arial" w:cs="Arial"/>
          <w:b/>
          <w:bCs/>
          <w:i/>
          <w:iCs/>
        </w:rPr>
        <w:t xml:space="preserve"> RAN4 specification</w:t>
      </w:r>
      <w:r w:rsidR="00C92506">
        <w:rPr>
          <w:rFonts w:ascii="Arial" w:hAnsi="Arial" w:cs="Arial"/>
          <w:b/>
          <w:bCs/>
          <w:i/>
          <w:iCs/>
        </w:rPr>
        <w:t xml:space="preserve"> only</w:t>
      </w:r>
    </w:p>
    <w:p w14:paraId="79F502A0" w14:textId="3826A3F5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110DD37E" w14:textId="324B414D" w:rsidR="004F0DE3" w:rsidRPr="00080E4E" w:rsidRDefault="00080E4E" w:rsidP="00080E4E">
      <w:pPr>
        <w:pStyle w:val="EX"/>
        <w:spacing w:after="0"/>
        <w:jc w:val="both"/>
        <w:rPr>
          <w:rFonts w:ascii="Arial" w:hAnsi="Arial" w:cs="Arial"/>
        </w:rPr>
      </w:pPr>
      <w:r w:rsidRPr="00080E4E">
        <w:rPr>
          <w:rFonts w:ascii="Arial" w:hAnsi="Arial" w:cs="Arial"/>
          <w:bCs/>
        </w:rPr>
        <w:t>R4-2309359</w:t>
      </w:r>
      <w:r>
        <w:rPr>
          <w:rFonts w:ascii="Arial" w:hAnsi="Arial" w:cs="Arial"/>
          <w:bCs/>
        </w:rPr>
        <w:t xml:space="preserve"> </w:t>
      </w:r>
      <w:r w:rsidRPr="00080E4E">
        <w:rPr>
          <w:rFonts w:ascii="Arial" w:hAnsi="Arial" w:cs="Arial"/>
          <w:bCs/>
        </w:rPr>
        <w:t>Considerations on CA_n5-n8</w:t>
      </w:r>
      <w:r>
        <w:rPr>
          <w:rFonts w:ascii="Arial" w:hAnsi="Arial" w:cs="Arial"/>
          <w:bCs/>
        </w:rPr>
        <w:t xml:space="preserve">, </w:t>
      </w:r>
      <w:r w:rsidRPr="00080E4E">
        <w:rPr>
          <w:rFonts w:ascii="Arial" w:hAnsi="Arial" w:cs="Arial"/>
          <w:bCs/>
        </w:rPr>
        <w:t>Qualcomm</w:t>
      </w:r>
      <w:r>
        <w:rPr>
          <w:rFonts w:ascii="Arial" w:hAnsi="Arial" w:cs="Arial"/>
          <w:bCs/>
        </w:rPr>
        <w:t>,</w:t>
      </w:r>
      <w:r w:rsidR="00F049B6">
        <w:rPr>
          <w:rFonts w:ascii="Arial" w:hAnsi="Arial" w:cs="Arial"/>
          <w:bCs/>
        </w:rPr>
        <w:t xml:space="preserve"> RAN4#10</w:t>
      </w:r>
      <w:r w:rsidR="00AB149D">
        <w:rPr>
          <w:rFonts w:ascii="Arial" w:hAnsi="Arial" w:cs="Arial"/>
          <w:bCs/>
        </w:rPr>
        <w:t>7</w:t>
      </w:r>
    </w:p>
    <w:p w14:paraId="0C14F906" w14:textId="1FE8A93C" w:rsidR="00080E4E" w:rsidRDefault="00080E4E" w:rsidP="00080E4E">
      <w:pPr>
        <w:pStyle w:val="EX"/>
        <w:spacing w:after="0"/>
        <w:jc w:val="both"/>
        <w:rPr>
          <w:rFonts w:ascii="Arial" w:hAnsi="Arial" w:cs="Arial"/>
        </w:rPr>
      </w:pPr>
      <w:r w:rsidRPr="00080E4E">
        <w:rPr>
          <w:rFonts w:ascii="Arial" w:hAnsi="Arial" w:cs="Arial"/>
        </w:rPr>
        <w:t>R4-2309004</w:t>
      </w:r>
      <w:r>
        <w:rPr>
          <w:rFonts w:ascii="Arial" w:hAnsi="Arial" w:cs="Arial"/>
        </w:rPr>
        <w:t xml:space="preserve"> </w:t>
      </w:r>
      <w:r w:rsidRPr="00080E4E">
        <w:rPr>
          <w:rFonts w:ascii="Arial" w:hAnsi="Arial" w:cs="Arial"/>
        </w:rPr>
        <w:t>Discussion on CA_n5-n8</w:t>
      </w:r>
      <w:r>
        <w:rPr>
          <w:rFonts w:ascii="Arial" w:hAnsi="Arial" w:cs="Arial"/>
        </w:rPr>
        <w:t xml:space="preserve">, </w:t>
      </w:r>
      <w:r w:rsidRPr="00080E4E">
        <w:rPr>
          <w:rFonts w:ascii="Arial" w:hAnsi="Arial" w:cs="Arial"/>
        </w:rPr>
        <w:t>Xiaomi</w:t>
      </w:r>
      <w:r>
        <w:rPr>
          <w:rFonts w:ascii="Arial" w:hAnsi="Arial" w:cs="Arial"/>
          <w:bCs/>
        </w:rPr>
        <w:t>, RAN4#107</w:t>
      </w:r>
    </w:p>
    <w:p w14:paraId="14491F23" w14:textId="4C19A973" w:rsidR="00080E4E" w:rsidRDefault="00080E4E" w:rsidP="00080E4E">
      <w:pPr>
        <w:pStyle w:val="EX"/>
        <w:spacing w:after="0"/>
        <w:jc w:val="both"/>
        <w:rPr>
          <w:rFonts w:ascii="Arial" w:hAnsi="Arial" w:cs="Arial"/>
        </w:rPr>
      </w:pPr>
      <w:r w:rsidRPr="00080E4E">
        <w:rPr>
          <w:rFonts w:ascii="Arial" w:hAnsi="Arial" w:cs="Arial"/>
        </w:rPr>
        <w:t>R4-2307123</w:t>
      </w:r>
      <w:r>
        <w:rPr>
          <w:rFonts w:ascii="Arial" w:hAnsi="Arial" w:cs="Arial"/>
        </w:rPr>
        <w:t xml:space="preserve"> </w:t>
      </w:r>
      <w:r w:rsidRPr="00080E4E">
        <w:rPr>
          <w:rFonts w:ascii="Arial" w:hAnsi="Arial" w:cs="Arial"/>
        </w:rPr>
        <w:t>Possible issue to differentiate restricted operations with BCS</w:t>
      </w:r>
      <w:r>
        <w:rPr>
          <w:rFonts w:ascii="Arial" w:hAnsi="Arial" w:cs="Arial"/>
        </w:rPr>
        <w:t xml:space="preserve">, </w:t>
      </w:r>
      <w:r w:rsidRPr="00080E4E">
        <w:rPr>
          <w:rFonts w:ascii="Arial" w:hAnsi="Arial" w:cs="Arial"/>
        </w:rPr>
        <w:t>Nokia, Nokia Shanghai Bell</w:t>
      </w:r>
      <w:r>
        <w:rPr>
          <w:rFonts w:ascii="Arial" w:hAnsi="Arial" w:cs="Arial"/>
          <w:bCs/>
        </w:rPr>
        <w:t>, RAN4#107</w:t>
      </w:r>
    </w:p>
    <w:p w14:paraId="439DD80E" w14:textId="0F868B2E" w:rsidR="00080E4E" w:rsidRDefault="00080E4E" w:rsidP="00080E4E">
      <w:pPr>
        <w:pStyle w:val="EX"/>
        <w:spacing w:after="0"/>
        <w:jc w:val="both"/>
        <w:rPr>
          <w:rFonts w:ascii="Arial" w:hAnsi="Arial" w:cs="Arial"/>
        </w:rPr>
      </w:pPr>
      <w:r w:rsidRPr="00080E4E">
        <w:rPr>
          <w:rFonts w:ascii="Arial" w:hAnsi="Arial" w:cs="Arial"/>
        </w:rPr>
        <w:t>R4-2307603</w:t>
      </w:r>
      <w:r>
        <w:rPr>
          <w:rFonts w:ascii="Arial" w:hAnsi="Arial" w:cs="Arial"/>
        </w:rPr>
        <w:t xml:space="preserve"> </w:t>
      </w:r>
      <w:r w:rsidRPr="00080E4E">
        <w:rPr>
          <w:rFonts w:ascii="Arial" w:hAnsi="Arial" w:cs="Arial"/>
        </w:rPr>
        <w:t>UE RF requirements for dedicated filter for CA_n5-n8R</w:t>
      </w:r>
      <w:r>
        <w:rPr>
          <w:rFonts w:ascii="Arial" w:hAnsi="Arial" w:cs="Arial"/>
        </w:rPr>
        <w:t xml:space="preserve">, </w:t>
      </w:r>
      <w:r w:rsidRPr="00080E4E">
        <w:rPr>
          <w:rFonts w:ascii="Arial" w:hAnsi="Arial" w:cs="Arial"/>
        </w:rPr>
        <w:t>China Telecom</w:t>
      </w:r>
      <w:r>
        <w:rPr>
          <w:rFonts w:ascii="Arial" w:hAnsi="Arial" w:cs="Arial"/>
          <w:bCs/>
        </w:rPr>
        <w:t>, RAN4#107</w:t>
      </w:r>
    </w:p>
    <w:p w14:paraId="0CBCCCC1" w14:textId="3796147D" w:rsidR="00080E4E" w:rsidRDefault="00080E4E" w:rsidP="00080E4E">
      <w:pPr>
        <w:pStyle w:val="EX"/>
        <w:spacing w:after="0"/>
        <w:jc w:val="both"/>
        <w:rPr>
          <w:rFonts w:ascii="Arial" w:hAnsi="Arial" w:cs="Arial"/>
        </w:rPr>
      </w:pPr>
      <w:r w:rsidRPr="00080E4E">
        <w:rPr>
          <w:rFonts w:ascii="Arial" w:hAnsi="Arial" w:cs="Arial"/>
        </w:rPr>
        <w:t>R4-2308575</w:t>
      </w:r>
      <w:r>
        <w:rPr>
          <w:rFonts w:ascii="Arial" w:hAnsi="Arial" w:cs="Arial"/>
        </w:rPr>
        <w:t xml:space="preserve"> </w:t>
      </w:r>
      <w:r w:rsidRPr="00080E4E">
        <w:rPr>
          <w:rFonts w:ascii="Arial" w:hAnsi="Arial" w:cs="Arial"/>
        </w:rPr>
        <w:t>Discussion on RF requirements for CA_n5-n8</w:t>
      </w:r>
      <w:r>
        <w:rPr>
          <w:rFonts w:ascii="Arial" w:hAnsi="Arial" w:cs="Arial"/>
        </w:rPr>
        <w:t xml:space="preserve">, </w:t>
      </w:r>
      <w:r w:rsidRPr="00080E4E">
        <w:rPr>
          <w:rFonts w:ascii="Arial" w:hAnsi="Arial" w:cs="Arial"/>
        </w:rPr>
        <w:t xml:space="preserve">Huawei, </w:t>
      </w:r>
      <w:proofErr w:type="spellStart"/>
      <w:r w:rsidRPr="00080E4E">
        <w:rPr>
          <w:rFonts w:ascii="Arial" w:hAnsi="Arial" w:cs="Arial"/>
        </w:rPr>
        <w:t>HiSilicon</w:t>
      </w:r>
      <w:proofErr w:type="spellEnd"/>
      <w:r>
        <w:rPr>
          <w:rFonts w:ascii="Arial" w:hAnsi="Arial" w:cs="Arial"/>
          <w:bCs/>
        </w:rPr>
        <w:t>, RAN4#107</w:t>
      </w:r>
    </w:p>
    <w:p w14:paraId="45FD1FAE" w14:textId="336914E5" w:rsidR="00080E4E" w:rsidRPr="00AB149D" w:rsidRDefault="00080E4E" w:rsidP="00080E4E">
      <w:pPr>
        <w:pStyle w:val="EX"/>
        <w:spacing w:after="0"/>
        <w:jc w:val="both"/>
        <w:rPr>
          <w:rFonts w:ascii="Arial" w:hAnsi="Arial" w:cs="Arial"/>
        </w:rPr>
      </w:pPr>
      <w:r w:rsidRPr="00080E4E">
        <w:rPr>
          <w:rFonts w:ascii="Arial" w:hAnsi="Arial" w:cs="Arial"/>
        </w:rPr>
        <w:t>R4-2309295</w:t>
      </w:r>
      <w:r>
        <w:rPr>
          <w:rFonts w:ascii="Arial" w:hAnsi="Arial" w:cs="Arial"/>
        </w:rPr>
        <w:t xml:space="preserve"> </w:t>
      </w:r>
      <w:r w:rsidRPr="00080E4E">
        <w:rPr>
          <w:rFonts w:ascii="Arial" w:hAnsi="Arial" w:cs="Arial"/>
        </w:rPr>
        <w:t>Input on CA_n5-n8 options and MSD</w:t>
      </w:r>
      <w:r>
        <w:rPr>
          <w:rFonts w:ascii="Arial" w:hAnsi="Arial" w:cs="Arial"/>
        </w:rPr>
        <w:t xml:space="preserve">, </w:t>
      </w:r>
      <w:r w:rsidRPr="00080E4E">
        <w:rPr>
          <w:rFonts w:ascii="Arial" w:hAnsi="Arial" w:cs="Arial"/>
        </w:rPr>
        <w:t>Skyworks Solutions Inc.</w:t>
      </w:r>
      <w:r>
        <w:rPr>
          <w:rFonts w:ascii="Arial" w:hAnsi="Arial" w:cs="Arial"/>
          <w:bCs/>
        </w:rPr>
        <w:t>, RAN4#107</w:t>
      </w:r>
    </w:p>
    <w:sectPr w:rsidR="00080E4E" w:rsidRPr="00AB149D" w:rsidSect="00056F1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A2333" w14:textId="77777777" w:rsidR="005D0640" w:rsidRDefault="005D0640">
      <w:r>
        <w:separator/>
      </w:r>
    </w:p>
  </w:endnote>
  <w:endnote w:type="continuationSeparator" w:id="0">
    <w:p w14:paraId="23CFC23A" w14:textId="77777777" w:rsidR="005D0640" w:rsidRDefault="005D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CD0DFB" w:rsidRDefault="00CD0DFB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CD0DFB" w:rsidRDefault="00CD0DFB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7C2FD" w14:textId="77777777" w:rsidR="005D0640" w:rsidRDefault="005D0640">
      <w:r>
        <w:separator/>
      </w:r>
    </w:p>
  </w:footnote>
  <w:footnote w:type="continuationSeparator" w:id="0">
    <w:p w14:paraId="22A26660" w14:textId="77777777" w:rsidR="005D0640" w:rsidRDefault="005D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F19D0" w14:textId="4B070D31" w:rsidR="00CD0DFB" w:rsidRDefault="00CD0DF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CD0DFB" w:rsidRPr="00A11327" w:rsidRDefault="00CD0DFB" w:rsidP="00CD0DF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CD0DFB" w:rsidRPr="00A11327" w:rsidRDefault="00CD0DFB" w:rsidP="00CD0DF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6251E932" w:rsidR="00CD0DFB" w:rsidRDefault="00CD0D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41CE3322" w:rsidR="00CD0DFB" w:rsidRDefault="00CD0DF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CD0DFB" w:rsidRPr="00A11327" w:rsidRDefault="00CD0DFB" w:rsidP="00CD0DF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C76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CD0DFB" w:rsidRPr="00A11327" w:rsidRDefault="00CD0DFB" w:rsidP="00CD0DF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344B" w14:textId="602E243A" w:rsidR="00CD0DFB" w:rsidRDefault="00CD0DF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CD0DFB" w:rsidRPr="00A11327" w:rsidRDefault="00CD0DFB" w:rsidP="00CD0DF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CD0DFB" w:rsidRPr="00A11327" w:rsidRDefault="00CD0DFB" w:rsidP="00CD0DF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F5211"/>
    <w:multiLevelType w:val="hybridMultilevel"/>
    <w:tmpl w:val="2DF22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hybridMultilevel"/>
    <w:tmpl w:val="0D143B34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E44E9"/>
    <w:multiLevelType w:val="hybridMultilevel"/>
    <w:tmpl w:val="E376C9D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9CB4F4B"/>
    <w:multiLevelType w:val="hybridMultilevel"/>
    <w:tmpl w:val="780E4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F0158"/>
    <w:multiLevelType w:val="hybridMultilevel"/>
    <w:tmpl w:val="EBF4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F2159"/>
    <w:multiLevelType w:val="hybridMultilevel"/>
    <w:tmpl w:val="C096D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F3BA8"/>
    <w:multiLevelType w:val="hybridMultilevel"/>
    <w:tmpl w:val="A960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3" w15:restartNumberingAfterBreak="0">
    <w:nsid w:val="51AC6EFE"/>
    <w:multiLevelType w:val="hybridMultilevel"/>
    <w:tmpl w:val="8B80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D2C9F"/>
    <w:multiLevelType w:val="hybridMultilevel"/>
    <w:tmpl w:val="1C0C3CF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D27115"/>
    <w:multiLevelType w:val="hybridMultilevel"/>
    <w:tmpl w:val="7196259A"/>
    <w:lvl w:ilvl="0" w:tplc="D8ACEA4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D0547"/>
    <w:multiLevelType w:val="hybridMultilevel"/>
    <w:tmpl w:val="472E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8"/>
  </w:num>
  <w:num w:numId="5">
    <w:abstractNumId w:val="3"/>
  </w:num>
  <w:num w:numId="6">
    <w:abstractNumId w:val="3"/>
  </w:num>
  <w:num w:numId="7">
    <w:abstractNumId w:val="16"/>
  </w:num>
  <w:num w:numId="8">
    <w:abstractNumId w:val="6"/>
  </w:num>
  <w:num w:numId="9">
    <w:abstractNumId w:val="17"/>
  </w:num>
  <w:num w:numId="10">
    <w:abstractNumId w:val="8"/>
  </w:num>
  <w:num w:numId="11">
    <w:abstractNumId w:val="9"/>
  </w:num>
  <w:num w:numId="12">
    <w:abstractNumId w:val="30"/>
  </w:num>
  <w:num w:numId="13">
    <w:abstractNumId w:val="11"/>
  </w:num>
  <w:num w:numId="14">
    <w:abstractNumId w:val="27"/>
  </w:num>
  <w:num w:numId="15">
    <w:abstractNumId w:val="5"/>
  </w:num>
  <w:num w:numId="16">
    <w:abstractNumId w:val="32"/>
  </w:num>
  <w:num w:numId="17">
    <w:abstractNumId w:val="22"/>
  </w:num>
  <w:num w:numId="18">
    <w:abstractNumId w:val="2"/>
  </w:num>
  <w:num w:numId="19">
    <w:abstractNumId w:val="25"/>
  </w:num>
  <w:num w:numId="20">
    <w:abstractNumId w:val="7"/>
  </w:num>
  <w:num w:numId="21">
    <w:abstractNumId w:val="10"/>
  </w:num>
  <w:num w:numId="22">
    <w:abstractNumId w:val="12"/>
  </w:num>
  <w:num w:numId="23">
    <w:abstractNumId w:val="31"/>
  </w:num>
  <w:num w:numId="24">
    <w:abstractNumId w:val="18"/>
  </w:num>
  <w:num w:numId="25">
    <w:abstractNumId w:val="33"/>
  </w:num>
  <w:num w:numId="26">
    <w:abstractNumId w:val="15"/>
  </w:num>
  <w:num w:numId="27">
    <w:abstractNumId w:val="20"/>
  </w:num>
  <w:num w:numId="28">
    <w:abstractNumId w:val="24"/>
  </w:num>
  <w:num w:numId="29">
    <w:abstractNumId w:val="19"/>
  </w:num>
  <w:num w:numId="30">
    <w:abstractNumId w:val="23"/>
  </w:num>
  <w:num w:numId="31">
    <w:abstractNumId w:val="13"/>
  </w:num>
  <w:num w:numId="32">
    <w:abstractNumId w:val="21"/>
  </w:num>
  <w:num w:numId="33">
    <w:abstractNumId w:val="34"/>
  </w:num>
  <w:num w:numId="34">
    <w:abstractNumId w:val="26"/>
  </w:num>
  <w:num w:numId="35">
    <w:abstractNumId w:val="14"/>
  </w:num>
  <w:num w:numId="36">
    <w:abstractNumId w:val="14"/>
  </w:num>
  <w:num w:numId="37">
    <w:abstractNumId w:val="26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CBB"/>
    <w:rsid w:val="000015AB"/>
    <w:rsid w:val="00005E55"/>
    <w:rsid w:val="0000623D"/>
    <w:rsid w:val="00007DD0"/>
    <w:rsid w:val="00011106"/>
    <w:rsid w:val="00013E09"/>
    <w:rsid w:val="000202FB"/>
    <w:rsid w:val="000221BE"/>
    <w:rsid w:val="00026F78"/>
    <w:rsid w:val="00030984"/>
    <w:rsid w:val="000322FE"/>
    <w:rsid w:val="00033397"/>
    <w:rsid w:val="00040095"/>
    <w:rsid w:val="00041BF5"/>
    <w:rsid w:val="00042B3D"/>
    <w:rsid w:val="00044862"/>
    <w:rsid w:val="00045A0E"/>
    <w:rsid w:val="00051834"/>
    <w:rsid w:val="00054529"/>
    <w:rsid w:val="00054A22"/>
    <w:rsid w:val="00055B2F"/>
    <w:rsid w:val="000561D3"/>
    <w:rsid w:val="00056F12"/>
    <w:rsid w:val="00057D4C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0E4E"/>
    <w:rsid w:val="00082A63"/>
    <w:rsid w:val="00086726"/>
    <w:rsid w:val="00090716"/>
    <w:rsid w:val="0009222E"/>
    <w:rsid w:val="00092E3F"/>
    <w:rsid w:val="000962C8"/>
    <w:rsid w:val="000A0C3B"/>
    <w:rsid w:val="000A2421"/>
    <w:rsid w:val="000A2AC4"/>
    <w:rsid w:val="000A365D"/>
    <w:rsid w:val="000A68F3"/>
    <w:rsid w:val="000A6951"/>
    <w:rsid w:val="000B23E4"/>
    <w:rsid w:val="000B2520"/>
    <w:rsid w:val="000B505F"/>
    <w:rsid w:val="000B541D"/>
    <w:rsid w:val="000B61A8"/>
    <w:rsid w:val="000B61FB"/>
    <w:rsid w:val="000C44F5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3383"/>
    <w:rsid w:val="00114E2C"/>
    <w:rsid w:val="00117A47"/>
    <w:rsid w:val="00117BAA"/>
    <w:rsid w:val="00121103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148"/>
    <w:rsid w:val="001A5CC7"/>
    <w:rsid w:val="001B1FD6"/>
    <w:rsid w:val="001B3C76"/>
    <w:rsid w:val="001C21C3"/>
    <w:rsid w:val="001C2DA9"/>
    <w:rsid w:val="001C5802"/>
    <w:rsid w:val="001C5F8E"/>
    <w:rsid w:val="001D02C2"/>
    <w:rsid w:val="001D1470"/>
    <w:rsid w:val="001D226E"/>
    <w:rsid w:val="001D3D68"/>
    <w:rsid w:val="001D4E53"/>
    <w:rsid w:val="001D56F2"/>
    <w:rsid w:val="001D5A17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4648"/>
    <w:rsid w:val="002062C6"/>
    <w:rsid w:val="0020766A"/>
    <w:rsid w:val="002119C8"/>
    <w:rsid w:val="00216B81"/>
    <w:rsid w:val="002208D9"/>
    <w:rsid w:val="002242B0"/>
    <w:rsid w:val="002347A2"/>
    <w:rsid w:val="002433C7"/>
    <w:rsid w:val="002450A4"/>
    <w:rsid w:val="00247926"/>
    <w:rsid w:val="002535A8"/>
    <w:rsid w:val="00253FDA"/>
    <w:rsid w:val="00261B7C"/>
    <w:rsid w:val="00263751"/>
    <w:rsid w:val="0026424E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948BC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C6B90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51C5"/>
    <w:rsid w:val="002E58CA"/>
    <w:rsid w:val="002F14CE"/>
    <w:rsid w:val="002F163F"/>
    <w:rsid w:val="002F1A0B"/>
    <w:rsid w:val="00301A90"/>
    <w:rsid w:val="00301BA3"/>
    <w:rsid w:val="00304174"/>
    <w:rsid w:val="00307771"/>
    <w:rsid w:val="00311253"/>
    <w:rsid w:val="003137DA"/>
    <w:rsid w:val="00315013"/>
    <w:rsid w:val="003164A2"/>
    <w:rsid w:val="003167BF"/>
    <w:rsid w:val="003172DC"/>
    <w:rsid w:val="00317DA6"/>
    <w:rsid w:val="003213BF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653C2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21"/>
    <w:rsid w:val="003B5351"/>
    <w:rsid w:val="003B56B1"/>
    <w:rsid w:val="003B7CD4"/>
    <w:rsid w:val="003C0F12"/>
    <w:rsid w:val="003C2972"/>
    <w:rsid w:val="003C3971"/>
    <w:rsid w:val="003C45E8"/>
    <w:rsid w:val="003C46B9"/>
    <w:rsid w:val="003C5DAB"/>
    <w:rsid w:val="003C613C"/>
    <w:rsid w:val="003C6A8C"/>
    <w:rsid w:val="003C6F54"/>
    <w:rsid w:val="003D1219"/>
    <w:rsid w:val="003D2C99"/>
    <w:rsid w:val="003D3FA9"/>
    <w:rsid w:val="003E3218"/>
    <w:rsid w:val="003E6202"/>
    <w:rsid w:val="003E7753"/>
    <w:rsid w:val="003F0C6B"/>
    <w:rsid w:val="003F15CD"/>
    <w:rsid w:val="003F248C"/>
    <w:rsid w:val="003F5632"/>
    <w:rsid w:val="003F6ACE"/>
    <w:rsid w:val="003F788E"/>
    <w:rsid w:val="00403E33"/>
    <w:rsid w:val="00405A13"/>
    <w:rsid w:val="0040679B"/>
    <w:rsid w:val="00413DB8"/>
    <w:rsid w:val="00414EF2"/>
    <w:rsid w:val="004170CB"/>
    <w:rsid w:val="0041733B"/>
    <w:rsid w:val="00417F37"/>
    <w:rsid w:val="00420EDA"/>
    <w:rsid w:val="004228CF"/>
    <w:rsid w:val="004229F4"/>
    <w:rsid w:val="00423334"/>
    <w:rsid w:val="00423521"/>
    <w:rsid w:val="0042356D"/>
    <w:rsid w:val="00424EAF"/>
    <w:rsid w:val="00430996"/>
    <w:rsid w:val="00432F60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6531"/>
    <w:rsid w:val="004E68A7"/>
    <w:rsid w:val="004F0300"/>
    <w:rsid w:val="004F0988"/>
    <w:rsid w:val="004F0DE3"/>
    <w:rsid w:val="004F155F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7339"/>
    <w:rsid w:val="00517727"/>
    <w:rsid w:val="005203B8"/>
    <w:rsid w:val="00520853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3CD1"/>
    <w:rsid w:val="00565087"/>
    <w:rsid w:val="00570662"/>
    <w:rsid w:val="00570B7D"/>
    <w:rsid w:val="00572719"/>
    <w:rsid w:val="00572E14"/>
    <w:rsid w:val="0058293A"/>
    <w:rsid w:val="00586B14"/>
    <w:rsid w:val="00593B63"/>
    <w:rsid w:val="00594F57"/>
    <w:rsid w:val="005973BE"/>
    <w:rsid w:val="005975EC"/>
    <w:rsid w:val="005A0CAB"/>
    <w:rsid w:val="005A0DD1"/>
    <w:rsid w:val="005A0F3C"/>
    <w:rsid w:val="005A5986"/>
    <w:rsid w:val="005A656C"/>
    <w:rsid w:val="005B0F28"/>
    <w:rsid w:val="005B1C0C"/>
    <w:rsid w:val="005C0B3C"/>
    <w:rsid w:val="005C4580"/>
    <w:rsid w:val="005D0640"/>
    <w:rsid w:val="005D0772"/>
    <w:rsid w:val="005D2E01"/>
    <w:rsid w:val="005D7526"/>
    <w:rsid w:val="005E3572"/>
    <w:rsid w:val="005E69AE"/>
    <w:rsid w:val="005E7948"/>
    <w:rsid w:val="00600D57"/>
    <w:rsid w:val="00602AEA"/>
    <w:rsid w:val="006054D7"/>
    <w:rsid w:val="006073EA"/>
    <w:rsid w:val="00607E3C"/>
    <w:rsid w:val="006101B2"/>
    <w:rsid w:val="0061174F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5FD"/>
    <w:rsid w:val="0064389E"/>
    <w:rsid w:val="00644A76"/>
    <w:rsid w:val="00647114"/>
    <w:rsid w:val="006502C4"/>
    <w:rsid w:val="006528E0"/>
    <w:rsid w:val="0065560D"/>
    <w:rsid w:val="00657F04"/>
    <w:rsid w:val="00662106"/>
    <w:rsid w:val="006664F5"/>
    <w:rsid w:val="0066653C"/>
    <w:rsid w:val="006668F5"/>
    <w:rsid w:val="00666CD1"/>
    <w:rsid w:val="00676593"/>
    <w:rsid w:val="006810ED"/>
    <w:rsid w:val="00682A6B"/>
    <w:rsid w:val="006847A0"/>
    <w:rsid w:val="00685798"/>
    <w:rsid w:val="006A07AA"/>
    <w:rsid w:val="006A2134"/>
    <w:rsid w:val="006A2C3D"/>
    <w:rsid w:val="006A304F"/>
    <w:rsid w:val="006A323F"/>
    <w:rsid w:val="006A36C2"/>
    <w:rsid w:val="006A7137"/>
    <w:rsid w:val="006A754B"/>
    <w:rsid w:val="006B30D0"/>
    <w:rsid w:val="006B47EE"/>
    <w:rsid w:val="006B55D4"/>
    <w:rsid w:val="006B6F60"/>
    <w:rsid w:val="006C228A"/>
    <w:rsid w:val="006C3D95"/>
    <w:rsid w:val="006C54EF"/>
    <w:rsid w:val="006C5DA5"/>
    <w:rsid w:val="006D7B72"/>
    <w:rsid w:val="006E1833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BC8"/>
    <w:rsid w:val="0071715B"/>
    <w:rsid w:val="00717374"/>
    <w:rsid w:val="0072188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6773"/>
    <w:rsid w:val="00747CF6"/>
    <w:rsid w:val="00747F2C"/>
    <w:rsid w:val="00751EAE"/>
    <w:rsid w:val="00752198"/>
    <w:rsid w:val="00753881"/>
    <w:rsid w:val="007551EB"/>
    <w:rsid w:val="00755F93"/>
    <w:rsid w:val="007668BD"/>
    <w:rsid w:val="00772FB5"/>
    <w:rsid w:val="00773E20"/>
    <w:rsid w:val="00774DA4"/>
    <w:rsid w:val="00780C5C"/>
    <w:rsid w:val="00781F0F"/>
    <w:rsid w:val="00782AB9"/>
    <w:rsid w:val="007877F7"/>
    <w:rsid w:val="00791DEA"/>
    <w:rsid w:val="00796D43"/>
    <w:rsid w:val="007A1CCA"/>
    <w:rsid w:val="007A2285"/>
    <w:rsid w:val="007A2F07"/>
    <w:rsid w:val="007A71CD"/>
    <w:rsid w:val="007B22B1"/>
    <w:rsid w:val="007B2327"/>
    <w:rsid w:val="007B600E"/>
    <w:rsid w:val="007B6EFB"/>
    <w:rsid w:val="007D5181"/>
    <w:rsid w:val="007E043F"/>
    <w:rsid w:val="007E11BA"/>
    <w:rsid w:val="007E1CEA"/>
    <w:rsid w:val="007E559C"/>
    <w:rsid w:val="007E5AE9"/>
    <w:rsid w:val="007F0F4A"/>
    <w:rsid w:val="007F1B80"/>
    <w:rsid w:val="007F217A"/>
    <w:rsid w:val="008000C9"/>
    <w:rsid w:val="008028A4"/>
    <w:rsid w:val="00803685"/>
    <w:rsid w:val="00807100"/>
    <w:rsid w:val="008100CC"/>
    <w:rsid w:val="00810746"/>
    <w:rsid w:val="00812C91"/>
    <w:rsid w:val="0081307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0CDD"/>
    <w:rsid w:val="008A3527"/>
    <w:rsid w:val="008A5F18"/>
    <w:rsid w:val="008A645A"/>
    <w:rsid w:val="008B50F9"/>
    <w:rsid w:val="008B5275"/>
    <w:rsid w:val="008B58D4"/>
    <w:rsid w:val="008C018B"/>
    <w:rsid w:val="008C0642"/>
    <w:rsid w:val="008C384C"/>
    <w:rsid w:val="008C48CC"/>
    <w:rsid w:val="008C494B"/>
    <w:rsid w:val="008C71B1"/>
    <w:rsid w:val="008C74C8"/>
    <w:rsid w:val="008D5927"/>
    <w:rsid w:val="008E3420"/>
    <w:rsid w:val="008E398F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29FF"/>
    <w:rsid w:val="0091348E"/>
    <w:rsid w:val="00916017"/>
    <w:rsid w:val="00916D73"/>
    <w:rsid w:val="00917CCB"/>
    <w:rsid w:val="00921B42"/>
    <w:rsid w:val="00921E71"/>
    <w:rsid w:val="00923D89"/>
    <w:rsid w:val="00924D36"/>
    <w:rsid w:val="009258C3"/>
    <w:rsid w:val="00925AB6"/>
    <w:rsid w:val="00926405"/>
    <w:rsid w:val="00926C25"/>
    <w:rsid w:val="00930919"/>
    <w:rsid w:val="00932508"/>
    <w:rsid w:val="009337CA"/>
    <w:rsid w:val="00935DA5"/>
    <w:rsid w:val="00940B40"/>
    <w:rsid w:val="009420A3"/>
    <w:rsid w:val="00942EC2"/>
    <w:rsid w:val="00945DDF"/>
    <w:rsid w:val="0094625B"/>
    <w:rsid w:val="0095039B"/>
    <w:rsid w:val="009515B0"/>
    <w:rsid w:val="00952398"/>
    <w:rsid w:val="00952B1C"/>
    <w:rsid w:val="00952E04"/>
    <w:rsid w:val="009550C3"/>
    <w:rsid w:val="00955390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2AEE"/>
    <w:rsid w:val="009B0C71"/>
    <w:rsid w:val="009B1E17"/>
    <w:rsid w:val="009B373D"/>
    <w:rsid w:val="009B4CB8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FC6"/>
    <w:rsid w:val="009F37B7"/>
    <w:rsid w:val="009F5E43"/>
    <w:rsid w:val="00A03180"/>
    <w:rsid w:val="00A03953"/>
    <w:rsid w:val="00A05A32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10E1"/>
    <w:rsid w:val="00A36A9B"/>
    <w:rsid w:val="00A403ED"/>
    <w:rsid w:val="00A40682"/>
    <w:rsid w:val="00A46291"/>
    <w:rsid w:val="00A46C3B"/>
    <w:rsid w:val="00A536F4"/>
    <w:rsid w:val="00A53724"/>
    <w:rsid w:val="00A612AD"/>
    <w:rsid w:val="00A6152B"/>
    <w:rsid w:val="00A625A6"/>
    <w:rsid w:val="00A62CC4"/>
    <w:rsid w:val="00A66906"/>
    <w:rsid w:val="00A67816"/>
    <w:rsid w:val="00A7175A"/>
    <w:rsid w:val="00A73129"/>
    <w:rsid w:val="00A73528"/>
    <w:rsid w:val="00A74981"/>
    <w:rsid w:val="00A75621"/>
    <w:rsid w:val="00A76E4E"/>
    <w:rsid w:val="00A7714F"/>
    <w:rsid w:val="00A82055"/>
    <w:rsid w:val="00A82346"/>
    <w:rsid w:val="00A83518"/>
    <w:rsid w:val="00A84CF5"/>
    <w:rsid w:val="00A92BA1"/>
    <w:rsid w:val="00A92F3D"/>
    <w:rsid w:val="00A942D0"/>
    <w:rsid w:val="00A97855"/>
    <w:rsid w:val="00AA00A5"/>
    <w:rsid w:val="00AA3724"/>
    <w:rsid w:val="00AB149D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59C"/>
    <w:rsid w:val="00AC287F"/>
    <w:rsid w:val="00AC29AC"/>
    <w:rsid w:val="00AC6BC6"/>
    <w:rsid w:val="00AC6D4C"/>
    <w:rsid w:val="00AD2345"/>
    <w:rsid w:val="00AD5F64"/>
    <w:rsid w:val="00AE3797"/>
    <w:rsid w:val="00AE3846"/>
    <w:rsid w:val="00AE764B"/>
    <w:rsid w:val="00AF3857"/>
    <w:rsid w:val="00AF4AA4"/>
    <w:rsid w:val="00AF5B46"/>
    <w:rsid w:val="00AF7AB0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27F5B"/>
    <w:rsid w:val="00B30350"/>
    <w:rsid w:val="00B318E4"/>
    <w:rsid w:val="00B345DF"/>
    <w:rsid w:val="00B354D8"/>
    <w:rsid w:val="00B35505"/>
    <w:rsid w:val="00B42A9D"/>
    <w:rsid w:val="00B4376F"/>
    <w:rsid w:val="00B50292"/>
    <w:rsid w:val="00B51CDC"/>
    <w:rsid w:val="00B53267"/>
    <w:rsid w:val="00B55EF8"/>
    <w:rsid w:val="00B571DA"/>
    <w:rsid w:val="00B574A0"/>
    <w:rsid w:val="00B61F15"/>
    <w:rsid w:val="00B62EB2"/>
    <w:rsid w:val="00B6381B"/>
    <w:rsid w:val="00B63EC4"/>
    <w:rsid w:val="00B64DB6"/>
    <w:rsid w:val="00B65EF0"/>
    <w:rsid w:val="00B70DAA"/>
    <w:rsid w:val="00B76FBB"/>
    <w:rsid w:val="00B82422"/>
    <w:rsid w:val="00B85057"/>
    <w:rsid w:val="00B863E2"/>
    <w:rsid w:val="00B90A66"/>
    <w:rsid w:val="00B90C16"/>
    <w:rsid w:val="00B92787"/>
    <w:rsid w:val="00B93086"/>
    <w:rsid w:val="00B97D6A"/>
    <w:rsid w:val="00BA19ED"/>
    <w:rsid w:val="00BA300B"/>
    <w:rsid w:val="00BA4B8D"/>
    <w:rsid w:val="00BB2F79"/>
    <w:rsid w:val="00BC0F7D"/>
    <w:rsid w:val="00BC2989"/>
    <w:rsid w:val="00BC4461"/>
    <w:rsid w:val="00BD0172"/>
    <w:rsid w:val="00BD0A99"/>
    <w:rsid w:val="00BD24FF"/>
    <w:rsid w:val="00BD5628"/>
    <w:rsid w:val="00BE2532"/>
    <w:rsid w:val="00BE3255"/>
    <w:rsid w:val="00BE458E"/>
    <w:rsid w:val="00BF128E"/>
    <w:rsid w:val="00BF297D"/>
    <w:rsid w:val="00BF3FE4"/>
    <w:rsid w:val="00BF4C3B"/>
    <w:rsid w:val="00BF6A1B"/>
    <w:rsid w:val="00C01596"/>
    <w:rsid w:val="00C0382F"/>
    <w:rsid w:val="00C05D8D"/>
    <w:rsid w:val="00C072BA"/>
    <w:rsid w:val="00C1199E"/>
    <w:rsid w:val="00C124A0"/>
    <w:rsid w:val="00C131E6"/>
    <w:rsid w:val="00C148C5"/>
    <w:rsid w:val="00C1496A"/>
    <w:rsid w:val="00C26949"/>
    <w:rsid w:val="00C27178"/>
    <w:rsid w:val="00C3061E"/>
    <w:rsid w:val="00C30DBB"/>
    <w:rsid w:val="00C33079"/>
    <w:rsid w:val="00C3403D"/>
    <w:rsid w:val="00C34341"/>
    <w:rsid w:val="00C358C6"/>
    <w:rsid w:val="00C40EB1"/>
    <w:rsid w:val="00C41FEE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91CE2"/>
    <w:rsid w:val="00C92506"/>
    <w:rsid w:val="00C93F40"/>
    <w:rsid w:val="00C94AAB"/>
    <w:rsid w:val="00C97B9B"/>
    <w:rsid w:val="00CA09E8"/>
    <w:rsid w:val="00CA1BD9"/>
    <w:rsid w:val="00CA22D6"/>
    <w:rsid w:val="00CA376A"/>
    <w:rsid w:val="00CA3A74"/>
    <w:rsid w:val="00CA3D0C"/>
    <w:rsid w:val="00CA722E"/>
    <w:rsid w:val="00CB05F4"/>
    <w:rsid w:val="00CB23E6"/>
    <w:rsid w:val="00CC0364"/>
    <w:rsid w:val="00CC2401"/>
    <w:rsid w:val="00CC471A"/>
    <w:rsid w:val="00CC53DB"/>
    <w:rsid w:val="00CC6588"/>
    <w:rsid w:val="00CC7B5E"/>
    <w:rsid w:val="00CD0DFB"/>
    <w:rsid w:val="00CD25A6"/>
    <w:rsid w:val="00CD4020"/>
    <w:rsid w:val="00CD604C"/>
    <w:rsid w:val="00CE2C14"/>
    <w:rsid w:val="00CE2F48"/>
    <w:rsid w:val="00CE6DD7"/>
    <w:rsid w:val="00CF20E3"/>
    <w:rsid w:val="00CF4D0D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4108D"/>
    <w:rsid w:val="00D463BE"/>
    <w:rsid w:val="00D463D6"/>
    <w:rsid w:val="00D46431"/>
    <w:rsid w:val="00D53304"/>
    <w:rsid w:val="00D5694F"/>
    <w:rsid w:val="00D56A52"/>
    <w:rsid w:val="00D571EC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A413D"/>
    <w:rsid w:val="00DA438A"/>
    <w:rsid w:val="00DA5A52"/>
    <w:rsid w:val="00DA776D"/>
    <w:rsid w:val="00DA7A03"/>
    <w:rsid w:val="00DB0575"/>
    <w:rsid w:val="00DB1818"/>
    <w:rsid w:val="00DB4052"/>
    <w:rsid w:val="00DB76B5"/>
    <w:rsid w:val="00DB79F7"/>
    <w:rsid w:val="00DC309B"/>
    <w:rsid w:val="00DC4163"/>
    <w:rsid w:val="00DC4DA2"/>
    <w:rsid w:val="00DD4C17"/>
    <w:rsid w:val="00DD52B7"/>
    <w:rsid w:val="00DD6DC0"/>
    <w:rsid w:val="00DE097E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2F9"/>
    <w:rsid w:val="00E1178B"/>
    <w:rsid w:val="00E16509"/>
    <w:rsid w:val="00E20C47"/>
    <w:rsid w:val="00E22CCA"/>
    <w:rsid w:val="00E2413E"/>
    <w:rsid w:val="00E24610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6172A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E73C0"/>
    <w:rsid w:val="00EF70F3"/>
    <w:rsid w:val="00F016A7"/>
    <w:rsid w:val="00F017DF"/>
    <w:rsid w:val="00F025A2"/>
    <w:rsid w:val="00F02E8F"/>
    <w:rsid w:val="00F036FA"/>
    <w:rsid w:val="00F0387D"/>
    <w:rsid w:val="00F04712"/>
    <w:rsid w:val="00F049B6"/>
    <w:rsid w:val="00F05A9A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73A7"/>
    <w:rsid w:val="00F301AE"/>
    <w:rsid w:val="00F325C8"/>
    <w:rsid w:val="00F33494"/>
    <w:rsid w:val="00F35AB6"/>
    <w:rsid w:val="00F363ED"/>
    <w:rsid w:val="00F405BF"/>
    <w:rsid w:val="00F40E6A"/>
    <w:rsid w:val="00F476F8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3C65"/>
    <w:rsid w:val="00FB23FD"/>
    <w:rsid w:val="00FB5750"/>
    <w:rsid w:val="00FB6AFA"/>
    <w:rsid w:val="00FC1192"/>
    <w:rsid w:val="00FC65A5"/>
    <w:rsid w:val="00FC7F4C"/>
    <w:rsid w:val="00FD0E09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79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nhideWhenUsed/>
    <w:qFormat/>
    <w:rsid w:val="00A76E4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049B6"/>
    <w:rPr>
      <w:i/>
      <w:iCs/>
      <w:color w:val="44546A" w:themeColor="text2"/>
      <w:sz w:val="18"/>
      <w:szCs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49B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4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454D5-E0D8-4E7D-B69E-0D63489A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Manager/>
  <Company>Apple Inc</Company>
  <LinksUpToDate>false</LinksUpToDate>
  <CharactersWithSpaces>6010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Laurent Noel</dc:creator>
  <cp:keywords/>
  <dc:description/>
  <cp:lastModifiedBy>Skyworks</cp:lastModifiedBy>
  <cp:revision>4</cp:revision>
  <cp:lastPrinted>2019-02-25T14:05:00Z</cp:lastPrinted>
  <dcterms:created xsi:type="dcterms:W3CDTF">2023-05-26T00:14:00Z</dcterms:created>
  <dcterms:modified xsi:type="dcterms:W3CDTF">2023-05-26T00:40:00Z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